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29EE5" w14:textId="77777777" w:rsidR="004D10F9" w:rsidRPr="005C4FF1" w:rsidRDefault="004D10F9" w:rsidP="004D10F9">
      <w:pPr>
        <w:spacing w:before="119"/>
        <w:rPr>
          <w:rFonts w:ascii="Montserrat" w:hAnsi="Montserrat"/>
          <w:i/>
          <w:sz w:val="20"/>
          <w:szCs w:val="20"/>
        </w:rPr>
      </w:pPr>
    </w:p>
    <w:p w14:paraId="720752B0" w14:textId="77777777" w:rsidR="00F9681E" w:rsidRDefault="00F9681E" w:rsidP="00F9681E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1DFC2CC4" w14:textId="77777777" w:rsidR="00F9681E" w:rsidRDefault="00F9681E" w:rsidP="00F9681E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4E64D735" w14:textId="77777777" w:rsidR="004D10F9" w:rsidRPr="005C4FF1" w:rsidRDefault="004D10F9" w:rsidP="004D10F9">
      <w:pPr>
        <w:rPr>
          <w:rFonts w:ascii="Montserrat" w:hAnsi="Montserrat"/>
          <w:i/>
          <w:sz w:val="20"/>
          <w:szCs w:val="20"/>
        </w:rPr>
      </w:pPr>
    </w:p>
    <w:p w14:paraId="0DA0EDBD" w14:textId="77777777" w:rsidR="004D10F9" w:rsidRPr="005C4FF1" w:rsidRDefault="004D10F9" w:rsidP="004D10F9">
      <w:pPr>
        <w:spacing w:before="32"/>
        <w:rPr>
          <w:rFonts w:ascii="Montserrat" w:hAnsi="Montserrat"/>
          <w:i/>
          <w:sz w:val="20"/>
          <w:szCs w:val="20"/>
        </w:rPr>
      </w:pPr>
    </w:p>
    <w:p w14:paraId="71CD2B32" w14:textId="77777777" w:rsidR="004D10F9" w:rsidRPr="005C4FF1" w:rsidRDefault="004D10F9" w:rsidP="004D10F9">
      <w:pPr>
        <w:pStyle w:val="Nagwek1"/>
        <w:rPr>
          <w:rFonts w:ascii="Montserrat" w:hAnsi="Montserrat"/>
          <w:sz w:val="20"/>
          <w:szCs w:val="20"/>
        </w:rPr>
      </w:pPr>
      <w:r w:rsidRPr="005C4FF1">
        <w:rPr>
          <w:rFonts w:ascii="Montserrat" w:hAnsi="Montserrat"/>
          <w:sz w:val="20"/>
          <w:szCs w:val="20"/>
        </w:rPr>
        <w:t>INFORMACJA</w:t>
      </w:r>
      <w:r w:rsidRPr="005C4FF1">
        <w:rPr>
          <w:rFonts w:ascii="Montserrat" w:hAnsi="Montserrat"/>
          <w:spacing w:val="-13"/>
          <w:sz w:val="20"/>
          <w:szCs w:val="20"/>
        </w:rPr>
        <w:t xml:space="preserve"> </w:t>
      </w:r>
      <w:r w:rsidRPr="005C4FF1">
        <w:rPr>
          <w:rFonts w:ascii="Montserrat" w:hAnsi="Montserrat"/>
          <w:sz w:val="20"/>
          <w:szCs w:val="20"/>
        </w:rPr>
        <w:t>DOTYCZĄCA</w:t>
      </w:r>
      <w:r w:rsidRPr="005C4FF1">
        <w:rPr>
          <w:rFonts w:ascii="Montserrat" w:hAnsi="Montserrat"/>
          <w:spacing w:val="-10"/>
          <w:sz w:val="20"/>
          <w:szCs w:val="20"/>
        </w:rPr>
        <w:t xml:space="preserve"> </w:t>
      </w:r>
      <w:r w:rsidRPr="005C4FF1">
        <w:rPr>
          <w:rFonts w:ascii="Montserrat" w:hAnsi="Montserrat"/>
          <w:sz w:val="20"/>
          <w:szCs w:val="20"/>
        </w:rPr>
        <w:t>OBIEKTU</w:t>
      </w:r>
      <w:r w:rsidRPr="005C4FF1">
        <w:rPr>
          <w:rFonts w:ascii="Montserrat" w:hAnsi="Montserrat"/>
          <w:spacing w:val="-10"/>
          <w:sz w:val="20"/>
          <w:szCs w:val="20"/>
        </w:rPr>
        <w:t xml:space="preserve"> </w:t>
      </w:r>
      <w:r w:rsidRPr="005C4FF1">
        <w:rPr>
          <w:rFonts w:ascii="Montserrat" w:hAnsi="Montserrat"/>
          <w:spacing w:val="-2"/>
          <w:sz w:val="20"/>
          <w:szCs w:val="20"/>
        </w:rPr>
        <w:t>SPORTOWEGO</w:t>
      </w:r>
    </w:p>
    <w:p w14:paraId="64446ED3" w14:textId="77777777" w:rsidR="004D10F9" w:rsidRPr="005C4FF1" w:rsidRDefault="004D10F9" w:rsidP="004D10F9">
      <w:pPr>
        <w:rPr>
          <w:rFonts w:ascii="Montserrat" w:hAnsi="Montserrat"/>
          <w:b/>
          <w:sz w:val="20"/>
          <w:szCs w:val="20"/>
        </w:rPr>
      </w:pPr>
    </w:p>
    <w:p w14:paraId="305C7FCD" w14:textId="77777777" w:rsidR="004D10F9" w:rsidRPr="005C4FF1" w:rsidRDefault="004D10F9" w:rsidP="004D10F9">
      <w:pPr>
        <w:spacing w:before="47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4D10F9" w:rsidRPr="005C4FF1" w14:paraId="7385E08B" w14:textId="77777777" w:rsidTr="00132506">
        <w:trPr>
          <w:trHeight w:val="340"/>
        </w:trPr>
        <w:tc>
          <w:tcPr>
            <w:tcW w:w="10260" w:type="dxa"/>
            <w:shd w:val="clear" w:color="auto" w:fill="BEBEBE"/>
          </w:tcPr>
          <w:p w14:paraId="679FAB92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Dane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identyfikacyjne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obiektu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boiska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(nazwa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adres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obiektu,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położenie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boiska)</w:t>
            </w:r>
          </w:p>
        </w:tc>
      </w:tr>
      <w:tr w:rsidR="004D10F9" w:rsidRPr="005C4FF1" w14:paraId="26218BE1" w14:textId="77777777" w:rsidTr="00132506">
        <w:trPr>
          <w:trHeight w:val="950"/>
        </w:trPr>
        <w:tc>
          <w:tcPr>
            <w:tcW w:w="10260" w:type="dxa"/>
          </w:tcPr>
          <w:p w14:paraId="720432E6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4C18DFFE" w14:textId="77777777" w:rsidTr="00132506">
        <w:trPr>
          <w:trHeight w:val="340"/>
        </w:trPr>
        <w:tc>
          <w:tcPr>
            <w:tcW w:w="10260" w:type="dxa"/>
            <w:shd w:val="clear" w:color="auto" w:fill="BEBEBE"/>
          </w:tcPr>
          <w:p w14:paraId="700006FC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Właściciel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obiektu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(nazwa,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adres,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telefon,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e-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mail)</w:t>
            </w:r>
          </w:p>
        </w:tc>
      </w:tr>
      <w:tr w:rsidR="004D10F9" w:rsidRPr="005C4FF1" w14:paraId="06FAD448" w14:textId="77777777" w:rsidTr="00132506">
        <w:trPr>
          <w:trHeight w:val="953"/>
        </w:trPr>
        <w:tc>
          <w:tcPr>
            <w:tcW w:w="10260" w:type="dxa"/>
          </w:tcPr>
          <w:p w14:paraId="7155E338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45ACEA25" w14:textId="77777777" w:rsidTr="00132506">
        <w:trPr>
          <w:trHeight w:val="340"/>
        </w:trPr>
        <w:tc>
          <w:tcPr>
            <w:tcW w:w="10260" w:type="dxa"/>
            <w:shd w:val="clear" w:color="auto" w:fill="BEBEBE"/>
          </w:tcPr>
          <w:p w14:paraId="5FAE8839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Zarządca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obiektu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(nazwa,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adres,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telefon,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e-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mail)</w:t>
            </w:r>
          </w:p>
        </w:tc>
      </w:tr>
      <w:tr w:rsidR="004D10F9" w:rsidRPr="005C4FF1" w14:paraId="1C9DE59C" w14:textId="77777777" w:rsidTr="00132506">
        <w:trPr>
          <w:trHeight w:val="952"/>
        </w:trPr>
        <w:tc>
          <w:tcPr>
            <w:tcW w:w="10260" w:type="dxa"/>
          </w:tcPr>
          <w:p w14:paraId="159F5573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3A5FEFC0" w14:textId="77777777" w:rsidTr="00132506">
        <w:trPr>
          <w:trHeight w:val="340"/>
        </w:trPr>
        <w:tc>
          <w:tcPr>
            <w:tcW w:w="10260" w:type="dxa"/>
            <w:shd w:val="clear" w:color="auto" w:fill="BEBEBE"/>
          </w:tcPr>
          <w:p w14:paraId="707E5A6D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Klub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korzystający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obiektu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(nazwa,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adres,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telefon,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e-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mail)</w:t>
            </w:r>
          </w:p>
        </w:tc>
      </w:tr>
      <w:tr w:rsidR="004D10F9" w:rsidRPr="005C4FF1" w14:paraId="1DAAFEAC" w14:textId="77777777" w:rsidTr="00132506">
        <w:trPr>
          <w:trHeight w:val="952"/>
        </w:trPr>
        <w:tc>
          <w:tcPr>
            <w:tcW w:w="10260" w:type="dxa"/>
          </w:tcPr>
          <w:p w14:paraId="0D7D5ED0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43F8CD4C" w14:textId="77777777" w:rsidR="004D10F9" w:rsidRPr="005C4FF1" w:rsidRDefault="004D10F9" w:rsidP="004D10F9">
      <w:pPr>
        <w:spacing w:before="89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7"/>
      </w:tblGrid>
      <w:tr w:rsidR="004D10F9" w:rsidRPr="005C4FF1" w14:paraId="0D5B8390" w14:textId="77777777" w:rsidTr="00132506">
        <w:trPr>
          <w:trHeight w:val="340"/>
        </w:trPr>
        <w:tc>
          <w:tcPr>
            <w:tcW w:w="10261" w:type="dxa"/>
            <w:gridSpan w:val="2"/>
            <w:shd w:val="clear" w:color="auto" w:fill="BEBEBE"/>
          </w:tcPr>
          <w:p w14:paraId="3AE8BB05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Własność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/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użytkowanie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(I.01)</w:t>
            </w:r>
          </w:p>
        </w:tc>
      </w:tr>
      <w:tr w:rsidR="004D10F9" w:rsidRPr="005C4FF1" w14:paraId="3DECD918" w14:textId="77777777" w:rsidTr="00132506">
        <w:trPr>
          <w:trHeight w:val="340"/>
        </w:trPr>
        <w:tc>
          <w:tcPr>
            <w:tcW w:w="8644" w:type="dxa"/>
          </w:tcPr>
          <w:p w14:paraId="0AD2EF80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Klub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właścicielem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Stadionu?</w:t>
            </w:r>
          </w:p>
        </w:tc>
        <w:tc>
          <w:tcPr>
            <w:tcW w:w="1617" w:type="dxa"/>
          </w:tcPr>
          <w:p w14:paraId="593AC037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8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46E5E68A" wp14:editId="7CCA12AC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BB040C" id="Group 1" o:spid="_x0000_s1026" style="position:absolute;margin-left:6.1pt;margin-top:1.55pt;width:12.25pt;height:12.25pt;z-index:-25165721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2G9lQIAACk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">
                      <v:shape id="Graphic 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6F3B48D1" wp14:editId="50656F56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3AA822" id="Group 3" o:spid="_x0000_s1026" style="position:absolute;margin-left:43.55pt;margin-top:1.55pt;width:12.25pt;height:12.25pt;z-index:-25165619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zkHlgIAACk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">
                      <v:shape id="Graphic 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690D627" w14:textId="77777777" w:rsidTr="00132506">
        <w:trPr>
          <w:trHeight w:val="340"/>
        </w:trPr>
        <w:tc>
          <w:tcPr>
            <w:tcW w:w="8644" w:type="dxa"/>
            <w:tcBorders>
              <w:bottom w:val="dashSmallGap" w:sz="4" w:space="0" w:color="000000"/>
            </w:tcBorders>
          </w:tcPr>
          <w:p w14:paraId="425142C3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Klub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posiada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pisemną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umowę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właścicielem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(właścicielami)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Stadionu?</w:t>
            </w:r>
          </w:p>
        </w:tc>
        <w:tc>
          <w:tcPr>
            <w:tcW w:w="1617" w:type="dxa"/>
            <w:tcBorders>
              <w:bottom w:val="dashSmallGap" w:sz="4" w:space="0" w:color="000000"/>
            </w:tcBorders>
          </w:tcPr>
          <w:p w14:paraId="427B12E6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8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5E6D285B" wp14:editId="1CB21D67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51128B" id="Group 5" o:spid="_x0000_s1026" style="position:absolute;margin-left:6.1pt;margin-top:1.55pt;width:12.25pt;height:12.25pt;z-index:-25165516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">
                      <v:shape id="Graphic 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781EB2EF" wp14:editId="4CC375B5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75F37C" id="Group 7" o:spid="_x0000_s1026" style="position:absolute;margin-left:43.55pt;margin-top:1.55pt;width:12.25pt;height:12.25pt;z-index:-25165414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molgIAACk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">
                      <v:shape id="Graphic 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88E3BD2" w14:textId="77777777" w:rsidTr="00132506">
        <w:trPr>
          <w:trHeight w:val="952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7D744C6A" w14:textId="77777777" w:rsidR="004D10F9" w:rsidRPr="005C4FF1" w:rsidRDefault="004D10F9" w:rsidP="00132506">
            <w:pPr>
              <w:pStyle w:val="TableParagraph"/>
              <w:spacing w:line="276" w:lineRule="auto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Jeśli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tak,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umowa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gwarantuje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prawo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korzystania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przez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Klub dla celów meczów III ligi rozgrywanych w charakterze gospodarza w Sezonie</w:t>
            </w:r>
          </w:p>
          <w:p w14:paraId="71A46BD3" w14:textId="77777777" w:rsidR="004D10F9" w:rsidRPr="005C4FF1" w:rsidRDefault="004D10F9" w:rsidP="00132506">
            <w:pPr>
              <w:pStyle w:val="TableParagraph"/>
              <w:spacing w:line="275" w:lineRule="exact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2023/2024?</w:t>
            </w:r>
          </w:p>
        </w:tc>
        <w:tc>
          <w:tcPr>
            <w:tcW w:w="1617" w:type="dxa"/>
            <w:tcBorders>
              <w:top w:val="dashSmallGap" w:sz="4" w:space="0" w:color="000000"/>
            </w:tcBorders>
          </w:tcPr>
          <w:p w14:paraId="4BC97E74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0C050B46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ind w:right="118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01877667" wp14:editId="44D5F222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018349" id="Group 9" o:spid="_x0000_s1026" style="position:absolute;margin-left:6.1pt;margin-top:1pt;width:12.25pt;height:12.25pt;z-index:-25165312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A+1lg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">
                      <v:shape id="Graphic 1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5EB6DC57" wp14:editId="282FE0AE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D8ED16" id="Group 11" o:spid="_x0000_s1026" style="position:absolute;margin-left:43.55pt;margin-top:1pt;width:12.25pt;height:12.25pt;z-index:-25165209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RU9lg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">
                      <v:shape id="Graphic 1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4399B464" w14:textId="77777777" w:rsidR="004D10F9" w:rsidRPr="005C4FF1" w:rsidRDefault="004D10F9" w:rsidP="004D10F9">
      <w:pPr>
        <w:spacing w:before="88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965"/>
        <w:gridCol w:w="653"/>
      </w:tblGrid>
      <w:tr w:rsidR="004D10F9" w:rsidRPr="005C4FF1" w14:paraId="6EFF3B5E" w14:textId="77777777" w:rsidTr="00132506">
        <w:trPr>
          <w:trHeight w:val="340"/>
        </w:trPr>
        <w:tc>
          <w:tcPr>
            <w:tcW w:w="10262" w:type="dxa"/>
            <w:gridSpan w:val="3"/>
            <w:shd w:val="clear" w:color="auto" w:fill="BEBEBE"/>
          </w:tcPr>
          <w:p w14:paraId="7AAA36A4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proofErr w:type="spellStart"/>
            <w:r w:rsidRPr="005C4FF1">
              <w:rPr>
                <w:rFonts w:ascii="Montserrat" w:hAnsi="Montserrat"/>
                <w:b/>
                <w:sz w:val="20"/>
                <w:szCs w:val="20"/>
              </w:rPr>
              <w:t>Ragulaminy</w:t>
            </w:r>
            <w:proofErr w:type="spellEnd"/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(I.02)</w:t>
            </w:r>
          </w:p>
        </w:tc>
      </w:tr>
      <w:tr w:rsidR="004D10F9" w:rsidRPr="005C4FF1" w14:paraId="6C8D7407" w14:textId="77777777" w:rsidTr="00132506">
        <w:trPr>
          <w:trHeight w:val="952"/>
        </w:trPr>
        <w:tc>
          <w:tcPr>
            <w:tcW w:w="8644" w:type="dxa"/>
          </w:tcPr>
          <w:p w14:paraId="509586D9" w14:textId="77777777" w:rsidR="004D10F9" w:rsidRPr="005C4FF1" w:rsidRDefault="004D10F9" w:rsidP="00132506">
            <w:pPr>
              <w:pStyle w:val="TableParagraph"/>
              <w:spacing w:line="276" w:lineRule="auto"/>
              <w:ind w:left="107" w:right="18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wewnętrzne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regulaminy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obiektu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formacie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mniejszym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niż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B1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(70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x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100 cm) rozmieszczone są przed każdym wejściem w taki sposób, by widzowie mogli je</w:t>
            </w:r>
          </w:p>
          <w:p w14:paraId="13631CDC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przeczytać?</w:t>
            </w:r>
          </w:p>
        </w:tc>
        <w:tc>
          <w:tcPr>
            <w:tcW w:w="965" w:type="dxa"/>
            <w:tcBorders>
              <w:right w:val="nil"/>
            </w:tcBorders>
          </w:tcPr>
          <w:p w14:paraId="5C56D838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0AB1D44F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4FCB3C57" wp14:editId="42D6BA3C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C7CCBB" id="Group 13" o:spid="_x0000_s1026" style="position:absolute;margin-left:6.1pt;margin-top:1pt;width:12.25pt;height:12.25pt;z-index:-25165107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p+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BrLEp+lwIAACsGAAAOAAAAAAAAAAAAAAAAAC4CAABkcnMvZTJvRG9jLnht&#10;bFBLAQItABQABgAIAAAAIQD2zXUg2wAAAAYBAAAPAAAAAAAAAAAAAAAAAPEEAABkcnMvZG93bnJl&#10;di54bWxQSwUGAAAAAAQABADzAAAA+QUAAAAA&#10;">
                      <v:shape id="Graphic 1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</w:tcBorders>
          </w:tcPr>
          <w:p w14:paraId="632A86C1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718092D2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42B36777" wp14:editId="779507A2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22DDB3" id="Group 15" o:spid="_x0000_s1026" style="position:absolute;margin-left:-4.7pt;margin-top:1pt;width:12.25pt;height:12.25pt;z-index:-25165004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D2lwIAACs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">
                      <v:shape id="Graphic 1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18F28E1" w14:textId="77777777" w:rsidTr="00132506">
        <w:trPr>
          <w:trHeight w:val="950"/>
        </w:trPr>
        <w:tc>
          <w:tcPr>
            <w:tcW w:w="8644" w:type="dxa"/>
          </w:tcPr>
          <w:p w14:paraId="09A9268F" w14:textId="77777777" w:rsidR="004D10F9" w:rsidRPr="005C4FF1" w:rsidRDefault="004D10F9" w:rsidP="00132506">
            <w:pPr>
              <w:pStyle w:val="TableParagraph"/>
              <w:spacing w:line="276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regulaminy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zawodów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piłkarskich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niebędących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imprezą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masową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formacie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  <w:p w14:paraId="3938F2B9" w14:textId="77777777" w:rsidR="004D10F9" w:rsidRPr="005C4FF1" w:rsidRDefault="004D10F9" w:rsidP="00132506">
            <w:pPr>
              <w:pStyle w:val="TableParagraph"/>
              <w:spacing w:before="7" w:line="310" w:lineRule="atLeas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mniejszym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niż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B1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(70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x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100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cm)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rozmieszczone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przed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każdym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wejściem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taki sposób, by widzowie mogli je przeczytać?</w:t>
            </w:r>
          </w:p>
        </w:tc>
        <w:tc>
          <w:tcPr>
            <w:tcW w:w="965" w:type="dxa"/>
            <w:tcBorders>
              <w:right w:val="nil"/>
            </w:tcBorders>
          </w:tcPr>
          <w:p w14:paraId="58C47494" w14:textId="77777777" w:rsidR="004D10F9" w:rsidRPr="005C4FF1" w:rsidRDefault="004D10F9" w:rsidP="00132506">
            <w:pPr>
              <w:pStyle w:val="TableParagraph"/>
              <w:spacing w:before="40"/>
              <w:rPr>
                <w:rFonts w:ascii="Montserrat" w:hAnsi="Montserrat"/>
                <w:b/>
                <w:sz w:val="20"/>
                <w:szCs w:val="20"/>
              </w:rPr>
            </w:pPr>
          </w:p>
          <w:p w14:paraId="03B935A6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2B52D607" wp14:editId="23E98DE8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A5754E" id="Group 17" o:spid="_x0000_s1026" style="position:absolute;margin-left:6.1pt;margin-top:1pt;width:12.25pt;height:12.25pt;z-index:-25164902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SJ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DduaSJlwIAACsGAAAOAAAAAAAAAAAAAAAAAC4CAABkcnMvZTJvRG9jLnht&#10;bFBLAQItABQABgAIAAAAIQD2zXUg2wAAAAYBAAAPAAAAAAAAAAAAAAAAAPEEAABkcnMvZG93bnJl&#10;di54bWxQSwUGAAAAAAQABADzAAAA+QUAAAAA&#10;">
                      <v:shape id="Graphic 1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</w:tcBorders>
          </w:tcPr>
          <w:p w14:paraId="734BD9A6" w14:textId="77777777" w:rsidR="004D10F9" w:rsidRPr="005C4FF1" w:rsidRDefault="004D10F9" w:rsidP="00132506">
            <w:pPr>
              <w:pStyle w:val="TableParagraph"/>
              <w:spacing w:before="40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FE9A5EC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51F5BC12" wp14:editId="5B3CE09E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75107A" id="Group 19" o:spid="_x0000_s1026" style="position:absolute;margin-left:-4.7pt;margin-top:1pt;width:12.25pt;height:12.25pt;z-index:-25164800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0olwIAACs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">
                      <v:shape id="Graphic 2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DD5A1C6" w14:textId="77777777" w:rsidTr="00132506">
        <w:trPr>
          <w:trHeight w:val="635"/>
        </w:trPr>
        <w:tc>
          <w:tcPr>
            <w:tcW w:w="8644" w:type="dxa"/>
            <w:tcBorders>
              <w:bottom w:val="dashSmallGap" w:sz="4" w:space="0" w:color="000000"/>
            </w:tcBorders>
          </w:tcPr>
          <w:p w14:paraId="6C1FE08E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właściwe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przepisy prawa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powszechnego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nakładają na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obiekt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obowiązek</w:t>
            </w:r>
          </w:p>
          <w:p w14:paraId="1DF696DC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posiadania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regulaminu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imprezy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masowej?</w:t>
            </w:r>
          </w:p>
        </w:tc>
        <w:tc>
          <w:tcPr>
            <w:tcW w:w="965" w:type="dxa"/>
            <w:tcBorders>
              <w:bottom w:val="dashSmallGap" w:sz="4" w:space="0" w:color="000000"/>
              <w:right w:val="nil"/>
            </w:tcBorders>
          </w:tcPr>
          <w:p w14:paraId="18062AE6" w14:textId="77777777" w:rsidR="004D10F9" w:rsidRPr="005C4FF1" w:rsidRDefault="004D10F9" w:rsidP="00132506">
            <w:pPr>
              <w:pStyle w:val="TableParagraph"/>
              <w:spacing w:before="159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498204AF" wp14:editId="1BFA8E02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728066" id="Group 21" o:spid="_x0000_s1026" style="position:absolute;margin-left:6.1pt;margin-top:8.95pt;width:12.25pt;height:12.25pt;z-index:-25164697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LfLlgIAACs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">
                      <v:shape id="Graphic 2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  <w:bottom w:val="dashSmallGap" w:sz="4" w:space="0" w:color="000000"/>
            </w:tcBorders>
          </w:tcPr>
          <w:p w14:paraId="3FA87D24" w14:textId="77777777" w:rsidR="004D10F9" w:rsidRPr="005C4FF1" w:rsidRDefault="004D10F9" w:rsidP="00132506">
            <w:pPr>
              <w:pStyle w:val="TableParagraph"/>
              <w:spacing w:before="159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7626B3CC" wp14:editId="45CC877B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6C8AFD" id="Group 23" o:spid="_x0000_s1026" style="position:absolute;margin-left:-4.7pt;margin-top:8.95pt;width:12.25pt;height:12.25pt;z-index:-25164595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">
                      <v:shape id="Graphic 2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8C314FD" w14:textId="77777777" w:rsidTr="00132506">
        <w:trPr>
          <w:trHeight w:val="952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47ABFEA6" w14:textId="77777777" w:rsidR="004D10F9" w:rsidRPr="005C4FF1" w:rsidRDefault="004D10F9" w:rsidP="00132506">
            <w:pPr>
              <w:pStyle w:val="TableParagraph"/>
              <w:spacing w:line="276" w:lineRule="auto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Jeśli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tak,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regulaminy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imprezy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masowej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formacie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mniejszym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niż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B1 (70 cm x 100 cm) rozmieszczone przed każdym wejściem w taki sposób, by</w:t>
            </w:r>
          </w:p>
          <w:p w14:paraId="2C54F85A" w14:textId="77777777" w:rsidR="004D10F9" w:rsidRPr="005C4FF1" w:rsidRDefault="004D10F9" w:rsidP="00132506">
            <w:pPr>
              <w:pStyle w:val="TableParagraph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widzowie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mogli je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przeczytać?</w:t>
            </w:r>
          </w:p>
        </w:tc>
        <w:tc>
          <w:tcPr>
            <w:tcW w:w="965" w:type="dxa"/>
            <w:tcBorders>
              <w:top w:val="dashSmallGap" w:sz="4" w:space="0" w:color="000000"/>
              <w:right w:val="nil"/>
            </w:tcBorders>
          </w:tcPr>
          <w:p w14:paraId="52C86A90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6DACF64B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52764297" wp14:editId="1DE56A95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24B37C" id="Group 25" o:spid="_x0000_s1026" style="position:absolute;margin-left:6.1pt;margin-top:1pt;width:12.25pt;height:12.25pt;z-index:-25164492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D7hPIAlwIAACsGAAAOAAAAAAAAAAAAAAAAAC4CAABkcnMvZTJvRG9jLnht&#10;bFBLAQItABQABgAIAAAAIQD2zXUg2wAAAAYBAAAPAAAAAAAAAAAAAAAAAPEEAABkcnMvZG93bnJl&#10;di54bWxQSwUGAAAAAAQABADzAAAA+QUAAAAA&#10;">
                      <v:shape id="Graphic 2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top w:val="dashSmallGap" w:sz="4" w:space="0" w:color="000000"/>
              <w:left w:val="nil"/>
            </w:tcBorders>
          </w:tcPr>
          <w:p w14:paraId="1F718F3D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6290D187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053693CC" wp14:editId="19D0BF65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FFE96B" id="Group 27" o:spid="_x0000_s1026" style="position:absolute;margin-left:-4.7pt;margin-top:1pt;width:12.25pt;height:12.25pt;z-index:-25164390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lYOlgIAACs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">
                      <v:shape id="Graphic 2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19F49342" w14:textId="77777777" w:rsidR="004D10F9" w:rsidRDefault="004D10F9" w:rsidP="004D10F9">
      <w:pPr>
        <w:pStyle w:val="TableParagraph"/>
        <w:jc w:val="center"/>
        <w:rPr>
          <w:rFonts w:ascii="Montserrat" w:hAnsi="Montserrat"/>
          <w:sz w:val="20"/>
          <w:szCs w:val="20"/>
        </w:rPr>
      </w:pPr>
    </w:p>
    <w:p w14:paraId="6EE3506D" w14:textId="77777777" w:rsidR="004D10F9" w:rsidRDefault="004D10F9" w:rsidP="004D10F9">
      <w:pPr>
        <w:pStyle w:val="TableParagraph"/>
        <w:jc w:val="center"/>
        <w:rPr>
          <w:rFonts w:ascii="Montserrat" w:hAnsi="Montserrat"/>
          <w:sz w:val="20"/>
          <w:szCs w:val="20"/>
        </w:rPr>
      </w:pPr>
    </w:p>
    <w:p w14:paraId="1F090BCC" w14:textId="77777777" w:rsidR="004D10F9" w:rsidRPr="005C4FF1" w:rsidRDefault="004D10F9" w:rsidP="004D10F9">
      <w:pPr>
        <w:pStyle w:val="TableParagraph"/>
        <w:jc w:val="center"/>
        <w:rPr>
          <w:rFonts w:ascii="Montserrat" w:hAnsi="Montserrat"/>
          <w:sz w:val="20"/>
          <w:szCs w:val="20"/>
        </w:rPr>
        <w:sectPr w:rsidR="004D10F9" w:rsidRPr="005C4FF1" w:rsidSect="004D10F9">
          <w:headerReference w:type="first" r:id="rId8"/>
          <w:type w:val="continuous"/>
          <w:pgSz w:w="11910" w:h="16840"/>
          <w:pgMar w:top="720" w:right="720" w:bottom="720" w:left="720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965"/>
        <w:gridCol w:w="653"/>
      </w:tblGrid>
      <w:tr w:rsidR="004D10F9" w:rsidRPr="005C4FF1" w14:paraId="29BEB8B9" w14:textId="77777777" w:rsidTr="00132506">
        <w:trPr>
          <w:trHeight w:val="337"/>
        </w:trPr>
        <w:tc>
          <w:tcPr>
            <w:tcW w:w="10262" w:type="dxa"/>
            <w:gridSpan w:val="3"/>
            <w:shd w:val="clear" w:color="auto" w:fill="BEBEBE"/>
          </w:tcPr>
          <w:p w14:paraId="39165B70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lastRenderedPageBreak/>
              <w:t>Bezpieczeństwo</w:t>
            </w:r>
            <w:r w:rsidRPr="005C4FF1">
              <w:rPr>
                <w:rFonts w:ascii="Montserrat" w:hAnsi="Montserrat"/>
                <w:b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(I.03)</w:t>
            </w:r>
          </w:p>
        </w:tc>
      </w:tr>
      <w:tr w:rsidR="004D10F9" w:rsidRPr="005C4FF1" w14:paraId="27BE3F1A" w14:textId="77777777" w:rsidTr="00132506">
        <w:trPr>
          <w:trHeight w:val="952"/>
        </w:trPr>
        <w:tc>
          <w:tcPr>
            <w:tcW w:w="8644" w:type="dxa"/>
          </w:tcPr>
          <w:p w14:paraId="14C14D4D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wszystkie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elementy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jego trybun,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wejścia,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wyjścia,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klatki</w:t>
            </w:r>
          </w:p>
          <w:p w14:paraId="56BF505F" w14:textId="77777777" w:rsidR="004D10F9" w:rsidRPr="005C4FF1" w:rsidRDefault="004D10F9" w:rsidP="00132506">
            <w:pPr>
              <w:pStyle w:val="TableParagraph"/>
              <w:spacing w:before="11" w:line="318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schodowe,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drzwi,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przejścia,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dachy,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pomieszczenia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publiczne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prywatne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itp.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spełniają wszelkie normy bezpieczeństwa?</w:t>
            </w:r>
          </w:p>
        </w:tc>
        <w:tc>
          <w:tcPr>
            <w:tcW w:w="965" w:type="dxa"/>
            <w:tcBorders>
              <w:right w:val="nil"/>
            </w:tcBorders>
          </w:tcPr>
          <w:p w14:paraId="047B3EB5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07215257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784B47B3" wp14:editId="7B0A9F33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12688</wp:posOffset>
                      </wp:positionV>
                      <wp:extent cx="155575" cy="15621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E96B3C" id="Group 29" o:spid="_x0000_s1026" style="position:absolute;margin-left:6.1pt;margin-top:1pt;width:12.25pt;height:12.3pt;z-index:-251642880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">
                      <v:shape id="Graphic 3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</w:tcBorders>
          </w:tcPr>
          <w:p w14:paraId="24608A01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269B1D42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618A6D6C" wp14:editId="1694B8DB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12688</wp:posOffset>
                      </wp:positionV>
                      <wp:extent cx="155575" cy="15621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3CC4E7" id="Group 31" o:spid="_x0000_s1026" style="position:absolute;margin-left:-4.7pt;margin-top:1pt;width:12.25pt;height:12.3pt;z-index:-251641856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">
                      <v:shape id="Graphic 3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766E1520" w14:textId="77777777" w:rsidTr="00132506">
        <w:trPr>
          <w:trHeight w:val="635"/>
        </w:trPr>
        <w:tc>
          <w:tcPr>
            <w:tcW w:w="8644" w:type="dxa"/>
            <w:tcBorders>
              <w:bottom w:val="dashSmallGap" w:sz="4" w:space="0" w:color="000000"/>
            </w:tcBorders>
          </w:tcPr>
          <w:p w14:paraId="48877EEB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każda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trybuna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dolna Stadionu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 wyposażona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furtki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bezpieczeństwa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obszar</w:t>
            </w:r>
          </w:p>
          <w:p w14:paraId="111CD93D" w14:textId="77777777" w:rsidR="004D10F9" w:rsidRPr="005C4FF1" w:rsidRDefault="004D10F9" w:rsidP="00132506">
            <w:pPr>
              <w:pStyle w:val="TableParagraph"/>
              <w:spacing w:before="43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 xml:space="preserve">pola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gry?</w:t>
            </w:r>
          </w:p>
        </w:tc>
        <w:tc>
          <w:tcPr>
            <w:tcW w:w="965" w:type="dxa"/>
            <w:tcBorders>
              <w:bottom w:val="dashSmallGap" w:sz="4" w:space="0" w:color="000000"/>
              <w:right w:val="nil"/>
            </w:tcBorders>
          </w:tcPr>
          <w:p w14:paraId="1AC6A0CD" w14:textId="77777777" w:rsidR="004D10F9" w:rsidRPr="005C4FF1" w:rsidRDefault="004D10F9" w:rsidP="00132506">
            <w:pPr>
              <w:pStyle w:val="TableParagraph"/>
              <w:spacing w:before="159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 wp14:anchorId="62845D42" wp14:editId="0AFA938F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E27A87" id="Group 33" o:spid="_x0000_s1026" style="position:absolute;margin-left:6.1pt;margin-top:8.95pt;width:12.25pt;height:12.25pt;z-index:-25164083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xl/lgIAACs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">
                      <v:shape id="Graphic 3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  <w:bottom w:val="dashSmallGap" w:sz="4" w:space="0" w:color="000000"/>
            </w:tcBorders>
          </w:tcPr>
          <w:p w14:paraId="51138F52" w14:textId="77777777" w:rsidR="004D10F9" w:rsidRPr="005C4FF1" w:rsidRDefault="004D10F9" w:rsidP="00132506">
            <w:pPr>
              <w:pStyle w:val="TableParagraph"/>
              <w:spacing w:before="159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49FB7B9D" wp14:editId="4FC20562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421B63" id="Group 35" o:spid="_x0000_s1026" style="position:absolute;margin-left:-4.7pt;margin-top:8.95pt;width:12.25pt;height:12.25pt;z-index:-25163980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">
                      <v:shape id="Graphic 3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C188EC5" w14:textId="77777777" w:rsidTr="00132506">
        <w:trPr>
          <w:trHeight w:val="952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82D72BE" w14:textId="77777777" w:rsidR="004D10F9" w:rsidRPr="005C4FF1" w:rsidRDefault="004D10F9" w:rsidP="00132506">
            <w:pPr>
              <w:pStyle w:val="TableParagraph"/>
              <w:spacing w:line="276" w:lineRule="auto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 każda taka furtka (w zależności od przyjętego planu ewakuacji) jest stosownie,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dwustronnie</w:t>
            </w:r>
            <w:r w:rsidRPr="005C4FF1">
              <w:rPr>
                <w:rFonts w:ascii="Montserrat" w:hAnsi="Montserrat"/>
                <w:spacing w:val="-8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oznaczona,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np.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„wyjście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ewakuacyjne”,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„wyjście</w:t>
            </w:r>
          </w:p>
          <w:p w14:paraId="0297E8A0" w14:textId="77777777" w:rsidR="004D10F9" w:rsidRPr="005C4FF1" w:rsidRDefault="004D10F9" w:rsidP="00132506">
            <w:pPr>
              <w:pStyle w:val="TableParagraph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bezpieczeństwa”,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„wyjście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awaryjne”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itp.?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18C3F082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2FEE6F6A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61556827" wp14:editId="24897B0F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012910" id="Group 37" o:spid="_x0000_s1026" style="position:absolute;margin-left:6.1pt;margin-top:1pt;width:12.25pt;height:12.25pt;z-index:-25163878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Kf5lgIAACs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">
                      <v:shape id="Graphic 3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69350B39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2FC821E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4942AE96" wp14:editId="1E309CEA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078851" id="Group 39" o:spid="_x0000_s1026" style="position:absolute;margin-left:-4.7pt;margin-top:1pt;width:12.25pt;height:12.25pt;z-index:-25163776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Lha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">
                      <v:shape id="Graphic 4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567DD3FD" w14:textId="77777777" w:rsidTr="00132506">
        <w:trPr>
          <w:trHeight w:val="1269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529D52F" w14:textId="77777777" w:rsidR="004D10F9" w:rsidRPr="005C4FF1" w:rsidRDefault="004D10F9" w:rsidP="00132506">
            <w:pPr>
              <w:pStyle w:val="TableParagraph"/>
              <w:spacing w:line="276" w:lineRule="auto"/>
              <w:ind w:left="703" w:right="18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wszystkie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furtki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bezpieczeństwa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prowadzące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obszarów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widzów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 obszar pola gry wyróżniają się innym kolorem</w:t>
            </w:r>
            <w:r w:rsidRPr="005C4FF1">
              <w:rPr>
                <w:rFonts w:ascii="Montserrat" w:hAnsi="Montserrat"/>
                <w:spacing w:val="40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 pozostałych elementów ogrodzenia oraz posiadają unikalną,</w:t>
            </w:r>
            <w:r w:rsidRPr="005C4FF1">
              <w:rPr>
                <w:rFonts w:ascii="Montserrat" w:hAnsi="Montserrat"/>
                <w:spacing w:val="40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dwustronną numerację w formacie nie</w:t>
            </w:r>
          </w:p>
          <w:p w14:paraId="60E46010" w14:textId="77777777" w:rsidR="004D10F9" w:rsidRPr="005C4FF1" w:rsidRDefault="004D10F9" w:rsidP="00132506">
            <w:pPr>
              <w:pStyle w:val="TableParagraph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mniejszym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niż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A5?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3446268C" w14:textId="77777777" w:rsidR="004D10F9" w:rsidRPr="005C4FF1" w:rsidRDefault="004D10F9" w:rsidP="00132506">
            <w:pPr>
              <w:pStyle w:val="TableParagraph"/>
              <w:spacing w:before="198"/>
              <w:rPr>
                <w:rFonts w:ascii="Montserrat" w:hAnsi="Montserrat"/>
                <w:b/>
                <w:sz w:val="20"/>
                <w:szCs w:val="20"/>
              </w:rPr>
            </w:pPr>
          </w:p>
          <w:p w14:paraId="02418F72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79744" behindDoc="1" locked="0" layoutInCell="1" allowOverlap="1" wp14:anchorId="4A00907A" wp14:editId="12B37F80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CD5E19" id="Group 41" o:spid="_x0000_s1026" style="position:absolute;margin-left:6.1pt;margin-top:1pt;width:12.25pt;height:12.25pt;z-index:-25163673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aLS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BQ0aLSlwIAACsGAAAOAAAAAAAAAAAAAAAAAC4CAABkcnMvZTJvRG9jLnht&#10;bFBLAQItABQABgAIAAAAIQD2zXUg2wAAAAYBAAAPAAAAAAAAAAAAAAAAAPEEAABkcnMvZG93bnJl&#10;di54bWxQSwUGAAAAAAQABADzAAAA+QUAAAAA&#10;">
                      <v:shape id="Graphic 4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2828BFF0" w14:textId="77777777" w:rsidR="004D10F9" w:rsidRPr="005C4FF1" w:rsidRDefault="004D10F9" w:rsidP="00132506">
            <w:pPr>
              <w:pStyle w:val="TableParagraph"/>
              <w:spacing w:before="198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E582485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0768" behindDoc="1" locked="0" layoutInCell="1" allowOverlap="1" wp14:anchorId="0B2F098D" wp14:editId="268E149B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04D7E7" id="Group 43" o:spid="_x0000_s1026" style="position:absolute;margin-left:-4.7pt;margin-top:1pt;width:12.25pt;height:12.25pt;z-index:-25163571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P2Rlg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">
                      <v:shape id="Graphic 4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5533A93C" w14:textId="77777777" w:rsidTr="00132506">
        <w:trPr>
          <w:trHeight w:val="636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343A6A4D" w14:textId="77777777" w:rsidR="004D10F9" w:rsidRPr="005C4FF1" w:rsidRDefault="004D10F9" w:rsidP="00132506">
            <w:pPr>
              <w:pStyle w:val="TableParagraph"/>
              <w:spacing w:line="275" w:lineRule="exact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wszystkie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furtki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bezpieczeństwa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prowadzące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obszaru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widzów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na</w:t>
            </w:r>
          </w:p>
          <w:p w14:paraId="400CDA33" w14:textId="77777777" w:rsidR="004D10F9" w:rsidRPr="005C4FF1" w:rsidRDefault="004D10F9" w:rsidP="00132506">
            <w:pPr>
              <w:pStyle w:val="TableParagraph"/>
              <w:spacing w:before="4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obszar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gry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drożne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otwierają się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zewnątrz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kierunku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widzów?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481BA248" w14:textId="77777777" w:rsidR="004D10F9" w:rsidRPr="005C4FF1" w:rsidRDefault="004D10F9" w:rsidP="00132506">
            <w:pPr>
              <w:pStyle w:val="TableParagraph"/>
              <w:spacing w:before="157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1792" behindDoc="1" locked="0" layoutInCell="1" allowOverlap="1" wp14:anchorId="33B9427F" wp14:editId="6538C0DA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CB9369" id="Group 45" o:spid="_x0000_s1026" style="position:absolute;margin-left:6.1pt;margin-top:8.85pt;width:12.25pt;height:12.25pt;z-index:-25163468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cZlwIAACs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">
                      <v:shape id="Graphic 4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672D7022" w14:textId="77777777" w:rsidR="004D10F9" w:rsidRPr="005C4FF1" w:rsidRDefault="004D10F9" w:rsidP="00132506">
            <w:pPr>
              <w:pStyle w:val="TableParagraph"/>
              <w:spacing w:before="157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2816" behindDoc="1" locked="0" layoutInCell="1" allowOverlap="1" wp14:anchorId="4D4B464F" wp14:editId="5BD519BE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B467D4" id="Group 47" o:spid="_x0000_s1026" style="position:absolute;margin-left:-4.7pt;margin-top:8.85pt;width:12.25pt;height:12.25pt;z-index:-25163366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0MX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">
                      <v:shape id="Graphic 4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477B1946" w14:textId="77777777" w:rsidTr="00132506">
        <w:trPr>
          <w:trHeight w:val="950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39F03751" w14:textId="77777777" w:rsidR="004D10F9" w:rsidRPr="005C4FF1" w:rsidRDefault="004D10F9" w:rsidP="00132506">
            <w:pPr>
              <w:pStyle w:val="TableParagraph"/>
              <w:spacing w:line="276" w:lineRule="auto"/>
              <w:ind w:left="703" w:right="18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celu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zapobieżenia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nielegalnemu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lub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wtargnięciu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 gry przedmiotowe furtki są wyposażone w urządzenia blokujące, które może</w:t>
            </w:r>
          </w:p>
          <w:p w14:paraId="4F86F411" w14:textId="77777777" w:rsidR="004D10F9" w:rsidRPr="005C4FF1" w:rsidRDefault="004D10F9" w:rsidP="00132506">
            <w:pPr>
              <w:pStyle w:val="TableParagraph"/>
              <w:spacing w:line="275" w:lineRule="exact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łatwo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szybko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otworzyć od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wewnątrz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dowolna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osoba?</w:t>
            </w:r>
          </w:p>
        </w:tc>
        <w:tc>
          <w:tcPr>
            <w:tcW w:w="965" w:type="dxa"/>
            <w:tcBorders>
              <w:top w:val="dashSmallGap" w:sz="4" w:space="0" w:color="000000"/>
              <w:right w:val="nil"/>
            </w:tcBorders>
          </w:tcPr>
          <w:p w14:paraId="074E219F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5B6C8463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3840" behindDoc="1" locked="0" layoutInCell="1" allowOverlap="1" wp14:anchorId="19496E16" wp14:editId="3110F039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A666F4" id="Group 49" o:spid="_x0000_s1026" style="position:absolute;margin-left:6.1pt;margin-top:1pt;width:12.25pt;height:12.25pt;z-index:-25163264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qm3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C27qm3lwIAACsGAAAOAAAAAAAAAAAAAAAAAC4CAABkcnMvZTJvRG9jLnht&#10;bFBLAQItABQABgAIAAAAIQD2zXUg2wAAAAYBAAAPAAAAAAAAAAAAAAAAAPEEAABkcnMvZG93bnJl&#10;di54bWxQSwUGAAAAAAQABADzAAAA+QUAAAAA&#10;">
                      <v:shape id="Graphic 5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top w:val="dashSmallGap" w:sz="4" w:space="0" w:color="000000"/>
              <w:left w:val="nil"/>
            </w:tcBorders>
          </w:tcPr>
          <w:p w14:paraId="6D1FA992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72B93D8C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4864" behindDoc="1" locked="0" layoutInCell="1" allowOverlap="1" wp14:anchorId="71DC9751" wp14:editId="36A5EBBF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331FF5" id="Group 51" o:spid="_x0000_s1026" style="position:absolute;margin-left:-4.7pt;margin-top:1pt;width:12.25pt;height:12.25pt;z-index:-25163161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7M/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">
                      <v:shape id="Graphic 5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16E8DF3" w14:textId="77777777" w:rsidTr="00132506">
        <w:trPr>
          <w:trHeight w:val="952"/>
        </w:trPr>
        <w:tc>
          <w:tcPr>
            <w:tcW w:w="8644" w:type="dxa"/>
          </w:tcPr>
          <w:p w14:paraId="58855E2E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publiczne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przejścia,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korytarze,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schody,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drzwi, bramy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itp.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wolne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od</w:t>
            </w:r>
          </w:p>
          <w:p w14:paraId="0F7AFD0E" w14:textId="77777777" w:rsidR="004D10F9" w:rsidRPr="005C4FF1" w:rsidRDefault="004D10F9" w:rsidP="00132506">
            <w:pPr>
              <w:pStyle w:val="TableParagraph"/>
              <w:spacing w:before="7" w:line="310" w:lineRule="atLeast"/>
              <w:ind w:left="107" w:right="18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jakichkolwiek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przeszkód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mogących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utrudniać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swobodne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przemieszczanie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widzów w trakcie imprezy?</w:t>
            </w:r>
          </w:p>
        </w:tc>
        <w:tc>
          <w:tcPr>
            <w:tcW w:w="965" w:type="dxa"/>
            <w:tcBorders>
              <w:right w:val="nil"/>
            </w:tcBorders>
          </w:tcPr>
          <w:p w14:paraId="7C4ABC9A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5A325AD4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5888" behindDoc="1" locked="0" layoutInCell="1" allowOverlap="1" wp14:anchorId="1651D8D4" wp14:editId="5CF7F9B5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BCE68E" id="Group 53" o:spid="_x0000_s1026" style="position:absolute;margin-left:6.1pt;margin-top:1pt;width:12.25pt;height:12.25pt;z-index:-25163059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ux8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B1+ux8lwIAACsGAAAOAAAAAAAAAAAAAAAAAC4CAABkcnMvZTJvRG9jLnht&#10;bFBLAQItABQABgAIAAAAIQD2zXUg2wAAAAYBAAAPAAAAAAAAAAAAAAAAAPEEAABkcnMvZG93bnJl&#10;di54bWxQSwUGAAAAAAQABADzAAAA+QUAAAAA&#10;">
                      <v:shape id="Graphic 5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</w:tcBorders>
          </w:tcPr>
          <w:p w14:paraId="58D34CA8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D30BA79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6912" behindDoc="1" locked="0" layoutInCell="1" allowOverlap="1" wp14:anchorId="3033738A" wp14:editId="40E4465B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A81A42" id="Group 55" o:spid="_x0000_s1026" style="position:absolute;margin-left:-4.7pt;margin-top:1pt;width:12.25pt;height:12.25pt;z-index:-25162956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/b0lwIAACs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">
                      <v:shape id="Graphic 5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1559570" w14:textId="77777777" w:rsidTr="00132506">
        <w:trPr>
          <w:trHeight w:val="1269"/>
        </w:trPr>
        <w:tc>
          <w:tcPr>
            <w:tcW w:w="8644" w:type="dxa"/>
          </w:tcPr>
          <w:p w14:paraId="59485C85" w14:textId="77777777" w:rsidR="004D10F9" w:rsidRPr="005C4FF1" w:rsidRDefault="004D10F9" w:rsidP="00132506">
            <w:pPr>
              <w:pStyle w:val="TableParagraph"/>
              <w:spacing w:before="1" w:line="276" w:lineRule="auto"/>
              <w:ind w:left="107" w:right="18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celu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ochrony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osób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znajdujących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Stadionie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pozostałych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obszarach terenu imprezy, Stadion/teren imprezy jest wyposażony w odpowiednie systemy zabezpieczające przed wyładowaniami atmosferycznymi, posiadające aktualne</w:t>
            </w:r>
          </w:p>
          <w:p w14:paraId="481251D4" w14:textId="77777777" w:rsidR="004D10F9" w:rsidRPr="005C4FF1" w:rsidRDefault="004D10F9" w:rsidP="00132506">
            <w:pPr>
              <w:pStyle w:val="TableParagraph"/>
              <w:spacing w:line="274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 xml:space="preserve">protokoły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pomiaru?</w:t>
            </w:r>
          </w:p>
        </w:tc>
        <w:tc>
          <w:tcPr>
            <w:tcW w:w="965" w:type="dxa"/>
            <w:tcBorders>
              <w:right w:val="nil"/>
            </w:tcBorders>
          </w:tcPr>
          <w:p w14:paraId="01DA00FF" w14:textId="77777777" w:rsidR="004D10F9" w:rsidRPr="005C4FF1" w:rsidRDefault="004D10F9" w:rsidP="00132506">
            <w:pPr>
              <w:pStyle w:val="TableParagraph"/>
              <w:spacing w:before="200"/>
              <w:rPr>
                <w:rFonts w:ascii="Montserrat" w:hAnsi="Montserrat"/>
                <w:b/>
                <w:sz w:val="20"/>
                <w:szCs w:val="20"/>
              </w:rPr>
            </w:pPr>
          </w:p>
          <w:p w14:paraId="2364D4FC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7936" behindDoc="1" locked="0" layoutInCell="1" allowOverlap="1" wp14:anchorId="106BE701" wp14:editId="1689D1F4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C5E1A8" id="Group 57" o:spid="_x0000_s1026" style="position:absolute;margin-left:6.1pt;margin-top:1pt;width:12.25pt;height:12.25pt;z-index:-25162854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VL6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BxwVL6lwIAACsGAAAOAAAAAAAAAAAAAAAAAC4CAABkcnMvZTJvRG9jLnht&#10;bFBLAQItABQABgAIAAAAIQD2zXUg2wAAAAYBAAAPAAAAAAAAAAAAAAAAAPEEAABkcnMvZG93bnJl&#10;di54bWxQSwUGAAAAAAQABADzAAAA+QUAAAAA&#10;">
                      <v:shape id="Graphic 5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</w:tcBorders>
          </w:tcPr>
          <w:p w14:paraId="6E4B90AD" w14:textId="77777777" w:rsidR="004D10F9" w:rsidRPr="005C4FF1" w:rsidRDefault="004D10F9" w:rsidP="00132506">
            <w:pPr>
              <w:pStyle w:val="TableParagraph"/>
              <w:spacing w:before="200"/>
              <w:rPr>
                <w:rFonts w:ascii="Montserrat" w:hAnsi="Montserrat"/>
                <w:b/>
                <w:sz w:val="20"/>
                <w:szCs w:val="20"/>
              </w:rPr>
            </w:pPr>
          </w:p>
          <w:p w14:paraId="63FA387A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8960" behindDoc="1" locked="0" layoutInCell="1" allowOverlap="1" wp14:anchorId="40484725" wp14:editId="2FDE378D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0D9FF7" id="Group 59" o:spid="_x0000_s1026" style="position:absolute;margin-left:-4.7pt;margin-top:1pt;width:12.25pt;height:12.25pt;z-index:-25162752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+tblwIAACs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">
                      <v:shape id="Graphic 6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66FB9C8" w14:textId="77777777" w:rsidTr="00132506">
        <w:trPr>
          <w:trHeight w:val="952"/>
        </w:trPr>
        <w:tc>
          <w:tcPr>
            <w:tcW w:w="8644" w:type="dxa"/>
            <w:tcBorders>
              <w:bottom w:val="dashSmallGap" w:sz="4" w:space="0" w:color="000000"/>
            </w:tcBorders>
          </w:tcPr>
          <w:p w14:paraId="1B52997F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wszystkie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bramki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bramy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ogrodzeniu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wyznaczającym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teren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imprezy</w:t>
            </w:r>
          </w:p>
          <w:p w14:paraId="4AD74C44" w14:textId="77777777" w:rsidR="004D10F9" w:rsidRPr="005C4FF1" w:rsidRDefault="004D10F9" w:rsidP="00132506">
            <w:pPr>
              <w:pStyle w:val="TableParagraph"/>
              <w:spacing w:before="7" w:line="310" w:lineRule="atLeas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masowej/Stadionu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wewnątrz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oznaczone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jako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wyjścia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ewakuacyjne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ponumerowane.</w:t>
            </w:r>
          </w:p>
        </w:tc>
        <w:tc>
          <w:tcPr>
            <w:tcW w:w="965" w:type="dxa"/>
            <w:tcBorders>
              <w:bottom w:val="dashSmallGap" w:sz="4" w:space="0" w:color="000000"/>
              <w:right w:val="nil"/>
            </w:tcBorders>
          </w:tcPr>
          <w:p w14:paraId="4095B035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4995C37C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89984" behindDoc="1" locked="0" layoutInCell="1" allowOverlap="1" wp14:anchorId="7B05DF48" wp14:editId="2B53BCCD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12434</wp:posOffset>
                      </wp:positionV>
                      <wp:extent cx="155575" cy="15621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521E5F" id="Group 61" o:spid="_x0000_s1026" style="position:absolute;margin-left:6.1pt;margin-top:1pt;width:12.25pt;height:12.3pt;z-index:-251626496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">
                      <v:shape id="Graphic 6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left w:val="nil"/>
              <w:bottom w:val="dashSmallGap" w:sz="4" w:space="0" w:color="000000"/>
            </w:tcBorders>
          </w:tcPr>
          <w:p w14:paraId="11794AE9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753B7E78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1008" behindDoc="1" locked="0" layoutInCell="1" allowOverlap="1" wp14:anchorId="467ED0D3" wp14:editId="0A1E0C04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12434</wp:posOffset>
                      </wp:positionV>
                      <wp:extent cx="155575" cy="156210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418538" id="Group 63" o:spid="_x0000_s1026" style="position:absolute;margin-left:-4.7pt;margin-top:1pt;width:12.25pt;height:12.3pt;z-index:-251625472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">
                      <v:shape id="Graphic 6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05BC05F" w14:textId="77777777" w:rsidTr="00132506">
        <w:trPr>
          <w:trHeight w:val="952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0736EE9F" w14:textId="77777777" w:rsidR="004D10F9" w:rsidRPr="005C4FF1" w:rsidRDefault="004D10F9" w:rsidP="00132506">
            <w:pPr>
              <w:pStyle w:val="TableParagraph"/>
              <w:spacing w:before="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celu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zapobieżenia nielegalnemu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lub wtargnięciu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Stadion</w:t>
            </w:r>
          </w:p>
          <w:p w14:paraId="616D0FBE" w14:textId="77777777" w:rsidR="004D10F9" w:rsidRPr="005C4FF1" w:rsidRDefault="004D10F9" w:rsidP="00132506">
            <w:pPr>
              <w:pStyle w:val="TableParagraph"/>
              <w:spacing w:before="7" w:line="310" w:lineRule="atLeast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przedmiotowe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bramy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urządzenia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blokujące,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które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może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łatwo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 szybko otworzyć od wewnątrz dowolna osoba?</w:t>
            </w:r>
          </w:p>
        </w:tc>
        <w:tc>
          <w:tcPr>
            <w:tcW w:w="965" w:type="dxa"/>
            <w:tcBorders>
              <w:top w:val="dashSmallGap" w:sz="4" w:space="0" w:color="000000"/>
              <w:right w:val="nil"/>
            </w:tcBorders>
          </w:tcPr>
          <w:p w14:paraId="3001DEE4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52D095C3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2032" behindDoc="1" locked="0" layoutInCell="1" allowOverlap="1" wp14:anchorId="3DBFB55E" wp14:editId="7E9DAEA9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9B46EB" id="Group 65" o:spid="_x0000_s1026" style="position:absolute;margin-left:6.1pt;margin-top:1pt;width:12.25pt;height:12.25pt;z-index:-25162444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CcrrQYlwIAACsGAAAOAAAAAAAAAAAAAAAAAC4CAABkcnMvZTJvRG9jLnht&#10;bFBLAQItABQABgAIAAAAIQD2zXUg2wAAAAYBAAAPAAAAAAAAAAAAAAAAAPEEAABkcnMvZG93bnJl&#10;di54bWxQSwUGAAAAAAQABADzAAAA+QUAAAAA&#10;">
                      <v:shape id="Graphic 6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3" w:type="dxa"/>
            <w:tcBorders>
              <w:top w:val="dashSmallGap" w:sz="4" w:space="0" w:color="000000"/>
              <w:left w:val="nil"/>
            </w:tcBorders>
          </w:tcPr>
          <w:p w14:paraId="270E37E0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678264A3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3056" behindDoc="1" locked="0" layoutInCell="1" allowOverlap="1" wp14:anchorId="02428F98" wp14:editId="4E8B79FB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517B42" id="Group 67" o:spid="_x0000_s1026" style="position:absolute;margin-left:-4.7pt;margin-top:1pt;width:12.25pt;height:12.25pt;z-index:-25162342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BAWlwIAACs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">
                      <v:shape id="Graphic 6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2AEFB95B" w14:textId="77777777" w:rsidR="004D10F9" w:rsidRPr="005C4FF1" w:rsidRDefault="004D10F9" w:rsidP="004D10F9">
      <w:pPr>
        <w:spacing w:before="107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2"/>
        <w:gridCol w:w="1567"/>
      </w:tblGrid>
      <w:tr w:rsidR="004D10F9" w:rsidRPr="005C4FF1" w14:paraId="181837DB" w14:textId="77777777" w:rsidTr="00132506">
        <w:trPr>
          <w:trHeight w:val="338"/>
        </w:trPr>
        <w:tc>
          <w:tcPr>
            <w:tcW w:w="10259" w:type="dxa"/>
            <w:gridSpan w:val="2"/>
            <w:shd w:val="clear" w:color="auto" w:fill="BEBEBE"/>
          </w:tcPr>
          <w:p w14:paraId="49A69E6A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Pojemność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(I.05, I.07,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I.08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 xml:space="preserve">i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I.09)</w:t>
            </w:r>
          </w:p>
        </w:tc>
      </w:tr>
      <w:tr w:rsidR="004D10F9" w:rsidRPr="005C4FF1" w14:paraId="57645988" w14:textId="77777777" w:rsidTr="00132506">
        <w:trPr>
          <w:trHeight w:val="340"/>
        </w:trPr>
        <w:tc>
          <w:tcPr>
            <w:tcW w:w="8692" w:type="dxa"/>
            <w:tcBorders>
              <w:bottom w:val="dashSmallGap" w:sz="4" w:space="0" w:color="000000"/>
            </w:tcBorders>
          </w:tcPr>
          <w:p w14:paraId="74237CE2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Całkowita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 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Stadionie</w:t>
            </w:r>
          </w:p>
        </w:tc>
        <w:tc>
          <w:tcPr>
            <w:tcW w:w="1567" w:type="dxa"/>
            <w:tcBorders>
              <w:bottom w:val="dashSmallGap" w:sz="4" w:space="0" w:color="000000"/>
            </w:tcBorders>
          </w:tcPr>
          <w:p w14:paraId="107AF060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5A9752A3" w14:textId="77777777" w:rsidTr="00132506">
        <w:trPr>
          <w:trHeight w:val="635"/>
        </w:trPr>
        <w:tc>
          <w:tcPr>
            <w:tcW w:w="86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3FCB9B43" w14:textId="77777777" w:rsidR="004D10F9" w:rsidRPr="005C4FF1" w:rsidRDefault="004D10F9" w:rsidP="00132506">
            <w:pPr>
              <w:pStyle w:val="TableParagraph"/>
              <w:spacing w:line="275" w:lineRule="exact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 siedzących</w:t>
            </w:r>
            <w:r w:rsidRPr="005C4FF1">
              <w:rPr>
                <w:rFonts w:ascii="Montserrat" w:hAnsi="Montserrat"/>
                <w:spacing w:val="58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spełniających</w:t>
            </w:r>
            <w:r w:rsidRPr="005C4FF1">
              <w:rPr>
                <w:rFonts w:ascii="Montserrat" w:hAnsi="Montserrat"/>
                <w:spacing w:val="59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wymogi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indywidualnych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miejsc</w:t>
            </w:r>
          </w:p>
          <w:p w14:paraId="01101F8D" w14:textId="77777777" w:rsidR="004D10F9" w:rsidRPr="005C4FF1" w:rsidRDefault="004D10F9" w:rsidP="00132506">
            <w:pPr>
              <w:pStyle w:val="TableParagraph"/>
              <w:spacing w:before="43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siedzących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zdefiniowanych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kryterium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I.06.</w:t>
            </w:r>
          </w:p>
        </w:tc>
        <w:tc>
          <w:tcPr>
            <w:tcW w:w="15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2971F44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05A1EE87" w14:textId="77777777" w:rsidTr="00132506">
        <w:trPr>
          <w:trHeight w:val="340"/>
        </w:trPr>
        <w:tc>
          <w:tcPr>
            <w:tcW w:w="86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A4A21D6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 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innych miejsc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siedzących</w:t>
            </w:r>
          </w:p>
        </w:tc>
        <w:tc>
          <w:tcPr>
            <w:tcW w:w="15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900FACB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7E0B3269" w14:textId="77777777" w:rsidTr="00132506">
        <w:trPr>
          <w:trHeight w:val="341"/>
        </w:trPr>
        <w:tc>
          <w:tcPr>
            <w:tcW w:w="8692" w:type="dxa"/>
            <w:tcBorders>
              <w:top w:val="dashSmallGap" w:sz="4" w:space="0" w:color="000000"/>
            </w:tcBorders>
          </w:tcPr>
          <w:p w14:paraId="30486E09" w14:textId="77777777" w:rsidR="004D10F9" w:rsidRPr="005C4FF1" w:rsidRDefault="004D10F9" w:rsidP="00132506">
            <w:pPr>
              <w:pStyle w:val="TableParagraph"/>
              <w:spacing w:before="11"/>
              <w:ind w:right="125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stojących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(tylko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przypadku imprez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masowych)</w:t>
            </w:r>
          </w:p>
        </w:tc>
        <w:tc>
          <w:tcPr>
            <w:tcW w:w="1567" w:type="dxa"/>
            <w:tcBorders>
              <w:top w:val="dashSmallGap" w:sz="4" w:space="0" w:color="000000"/>
            </w:tcBorders>
          </w:tcPr>
          <w:p w14:paraId="65B22390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3C56C11F" w14:textId="77777777" w:rsidTr="00132506">
        <w:trPr>
          <w:trHeight w:val="337"/>
        </w:trPr>
        <w:tc>
          <w:tcPr>
            <w:tcW w:w="8692" w:type="dxa"/>
            <w:tcBorders>
              <w:bottom w:val="dashSmallGap" w:sz="4" w:space="0" w:color="000000"/>
            </w:tcBorders>
          </w:tcPr>
          <w:p w14:paraId="0E99E3F4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 dla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gospodarzy</w:t>
            </w:r>
          </w:p>
        </w:tc>
        <w:tc>
          <w:tcPr>
            <w:tcW w:w="1567" w:type="dxa"/>
            <w:tcBorders>
              <w:bottom w:val="dashSmallGap" w:sz="4" w:space="0" w:color="000000"/>
            </w:tcBorders>
          </w:tcPr>
          <w:p w14:paraId="40CABA38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220E14FA" w14:textId="77777777" w:rsidTr="00132506">
        <w:trPr>
          <w:trHeight w:val="635"/>
        </w:trPr>
        <w:tc>
          <w:tcPr>
            <w:tcW w:w="86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73BA6BD" w14:textId="77777777" w:rsidR="004D10F9" w:rsidRPr="005C4FF1" w:rsidRDefault="004D10F9" w:rsidP="00132506">
            <w:pPr>
              <w:pStyle w:val="TableParagraph"/>
              <w:spacing w:before="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 siedzących</w:t>
            </w:r>
            <w:r w:rsidRPr="005C4FF1">
              <w:rPr>
                <w:rFonts w:ascii="Montserrat" w:hAnsi="Montserrat"/>
                <w:spacing w:val="58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spełniających</w:t>
            </w:r>
            <w:r w:rsidRPr="005C4FF1">
              <w:rPr>
                <w:rFonts w:ascii="Montserrat" w:hAnsi="Montserrat"/>
                <w:spacing w:val="59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wymogi</w:t>
            </w:r>
            <w:r w:rsidRPr="005C4FF1">
              <w:rPr>
                <w:rFonts w:ascii="Montserrat" w:hAnsi="Montserrat"/>
                <w:spacing w:val="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indywidualnych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miejsc</w:t>
            </w:r>
          </w:p>
          <w:p w14:paraId="767890C0" w14:textId="77777777" w:rsidR="004D10F9" w:rsidRPr="005C4FF1" w:rsidRDefault="004D10F9" w:rsidP="00132506">
            <w:pPr>
              <w:pStyle w:val="TableParagraph"/>
              <w:spacing w:before="4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siedzących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zdefiniowanych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kryterium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I.06.</w:t>
            </w:r>
          </w:p>
        </w:tc>
        <w:tc>
          <w:tcPr>
            <w:tcW w:w="15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A560BC4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49CB4CEC" w14:textId="77777777" w:rsidTr="00132506">
        <w:trPr>
          <w:trHeight w:val="340"/>
        </w:trPr>
        <w:tc>
          <w:tcPr>
            <w:tcW w:w="86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11478C32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 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innych miejsc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siedzących</w:t>
            </w:r>
          </w:p>
        </w:tc>
        <w:tc>
          <w:tcPr>
            <w:tcW w:w="15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0DA17AF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6E3EF53F" w14:textId="77777777" w:rsidTr="00132506">
        <w:trPr>
          <w:trHeight w:val="340"/>
        </w:trPr>
        <w:tc>
          <w:tcPr>
            <w:tcW w:w="8692" w:type="dxa"/>
            <w:tcBorders>
              <w:top w:val="dashSmallGap" w:sz="4" w:space="0" w:color="000000"/>
            </w:tcBorders>
          </w:tcPr>
          <w:p w14:paraId="1752C3FE" w14:textId="77777777" w:rsidR="004D10F9" w:rsidRPr="005C4FF1" w:rsidRDefault="004D10F9" w:rsidP="00132506">
            <w:pPr>
              <w:pStyle w:val="TableParagraph"/>
              <w:spacing w:before="11"/>
              <w:ind w:right="125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stojących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(tylko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przypadku imprez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masowych)</w:t>
            </w:r>
          </w:p>
        </w:tc>
        <w:tc>
          <w:tcPr>
            <w:tcW w:w="1567" w:type="dxa"/>
            <w:tcBorders>
              <w:top w:val="dashSmallGap" w:sz="4" w:space="0" w:color="000000"/>
            </w:tcBorders>
          </w:tcPr>
          <w:p w14:paraId="5D35A670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00535492" w14:textId="77777777" w:rsidR="004D10F9" w:rsidRPr="005C4FF1" w:rsidRDefault="004D10F9" w:rsidP="004D10F9">
      <w:pPr>
        <w:pStyle w:val="TableParagraph"/>
        <w:rPr>
          <w:rFonts w:ascii="Montserrat" w:hAnsi="Montserrat"/>
          <w:sz w:val="20"/>
          <w:szCs w:val="20"/>
        </w:rPr>
        <w:sectPr w:rsidR="004D10F9" w:rsidRPr="005C4FF1" w:rsidSect="004D10F9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2"/>
        <w:gridCol w:w="1567"/>
      </w:tblGrid>
      <w:tr w:rsidR="004D10F9" w:rsidRPr="005C4FF1" w14:paraId="3FA3BC7F" w14:textId="77777777" w:rsidTr="00132506">
        <w:trPr>
          <w:trHeight w:val="633"/>
        </w:trPr>
        <w:tc>
          <w:tcPr>
            <w:tcW w:w="8692" w:type="dxa"/>
            <w:tcBorders>
              <w:bottom w:val="dashSmallGap" w:sz="4" w:space="0" w:color="000000"/>
            </w:tcBorders>
          </w:tcPr>
          <w:p w14:paraId="17E0210F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udostępnionych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gości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oddzielnym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sektorze</w:t>
            </w:r>
          </w:p>
          <w:p w14:paraId="0C6102E3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gwarantującym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bezpieczne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komfortowe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przyjęcie</w:t>
            </w:r>
          </w:p>
        </w:tc>
        <w:tc>
          <w:tcPr>
            <w:tcW w:w="1567" w:type="dxa"/>
            <w:tcBorders>
              <w:bottom w:val="dashSmallGap" w:sz="4" w:space="0" w:color="000000"/>
            </w:tcBorders>
          </w:tcPr>
          <w:p w14:paraId="00B8766C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481D6E86" w14:textId="77777777" w:rsidTr="00132506">
        <w:trPr>
          <w:trHeight w:val="635"/>
        </w:trPr>
        <w:tc>
          <w:tcPr>
            <w:tcW w:w="86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7832712" w14:textId="77777777" w:rsidR="004D10F9" w:rsidRPr="005C4FF1" w:rsidRDefault="004D10F9" w:rsidP="00132506">
            <w:pPr>
              <w:pStyle w:val="TableParagraph"/>
              <w:spacing w:line="275" w:lineRule="exact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lastRenderedPageBreak/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 siedzących</w:t>
            </w:r>
            <w:r w:rsidRPr="005C4FF1">
              <w:rPr>
                <w:rFonts w:ascii="Montserrat" w:hAnsi="Montserrat"/>
                <w:spacing w:val="58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spełniających</w:t>
            </w:r>
            <w:r w:rsidRPr="005C4FF1">
              <w:rPr>
                <w:rFonts w:ascii="Montserrat" w:hAnsi="Montserrat"/>
                <w:spacing w:val="59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wymogi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indywidualnych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miejsc</w:t>
            </w:r>
          </w:p>
          <w:p w14:paraId="4D7E80E8" w14:textId="77777777" w:rsidR="004D10F9" w:rsidRPr="005C4FF1" w:rsidRDefault="004D10F9" w:rsidP="00132506">
            <w:pPr>
              <w:pStyle w:val="TableParagraph"/>
              <w:spacing w:before="43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siedzących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zdefiniowanych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kryterium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I.06.</w:t>
            </w:r>
          </w:p>
        </w:tc>
        <w:tc>
          <w:tcPr>
            <w:tcW w:w="15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92413EF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54DCF4D2" w14:textId="77777777" w:rsidTr="00132506">
        <w:trPr>
          <w:trHeight w:val="340"/>
        </w:trPr>
        <w:tc>
          <w:tcPr>
            <w:tcW w:w="86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C25D516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 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innych miejsc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siedzących</w:t>
            </w:r>
          </w:p>
        </w:tc>
        <w:tc>
          <w:tcPr>
            <w:tcW w:w="15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26C6EA1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655E5968" w14:textId="77777777" w:rsidTr="00132506">
        <w:trPr>
          <w:trHeight w:val="340"/>
        </w:trPr>
        <w:tc>
          <w:tcPr>
            <w:tcW w:w="8692" w:type="dxa"/>
            <w:tcBorders>
              <w:top w:val="dashSmallGap" w:sz="4" w:space="0" w:color="000000"/>
            </w:tcBorders>
          </w:tcPr>
          <w:p w14:paraId="3BA9106E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stojących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(tylko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przypadku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imprez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masowych)</w:t>
            </w:r>
          </w:p>
        </w:tc>
        <w:tc>
          <w:tcPr>
            <w:tcW w:w="1567" w:type="dxa"/>
            <w:tcBorders>
              <w:top w:val="dashSmallGap" w:sz="4" w:space="0" w:color="000000"/>
            </w:tcBorders>
          </w:tcPr>
          <w:p w14:paraId="5FE81444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33EC176D" w14:textId="77777777" w:rsidTr="00132506">
        <w:trPr>
          <w:trHeight w:val="633"/>
        </w:trPr>
        <w:tc>
          <w:tcPr>
            <w:tcW w:w="8692" w:type="dxa"/>
            <w:tcBorders>
              <w:bottom w:val="dashSmallGap" w:sz="4" w:space="0" w:color="000000"/>
            </w:tcBorders>
          </w:tcPr>
          <w:p w14:paraId="6F98C96A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siedzących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oficjeli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odpowiednio oznakowanych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zlokalizowanych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na</w:t>
            </w:r>
          </w:p>
          <w:p w14:paraId="5373D128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trybunie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głównej lub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innym miejscu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dobrą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 niezakłóconą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widocznością</w:t>
            </w:r>
          </w:p>
        </w:tc>
        <w:tc>
          <w:tcPr>
            <w:tcW w:w="1567" w:type="dxa"/>
            <w:tcBorders>
              <w:bottom w:val="dashSmallGap" w:sz="4" w:space="0" w:color="000000"/>
            </w:tcBorders>
          </w:tcPr>
          <w:p w14:paraId="1D2BC9DE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5E8C2466" w14:textId="77777777" w:rsidTr="00132506">
        <w:trPr>
          <w:trHeight w:val="340"/>
        </w:trPr>
        <w:tc>
          <w:tcPr>
            <w:tcW w:w="8692" w:type="dxa"/>
            <w:tcBorders>
              <w:top w:val="dashSmallGap" w:sz="4" w:space="0" w:color="000000"/>
            </w:tcBorders>
          </w:tcPr>
          <w:p w14:paraId="034B78E8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 kierownictwa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klubu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gości</w:t>
            </w:r>
          </w:p>
        </w:tc>
        <w:tc>
          <w:tcPr>
            <w:tcW w:w="1567" w:type="dxa"/>
            <w:tcBorders>
              <w:top w:val="dashSmallGap" w:sz="4" w:space="0" w:color="000000"/>
            </w:tcBorders>
          </w:tcPr>
          <w:p w14:paraId="016A1AA0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0BC5036D" w14:textId="77777777" w:rsidTr="00132506">
        <w:trPr>
          <w:trHeight w:val="1269"/>
        </w:trPr>
        <w:tc>
          <w:tcPr>
            <w:tcW w:w="8692" w:type="dxa"/>
          </w:tcPr>
          <w:p w14:paraId="415D3756" w14:textId="77777777" w:rsidR="004D10F9" w:rsidRPr="005C4FF1" w:rsidRDefault="004D10F9" w:rsidP="00132506">
            <w:pPr>
              <w:pStyle w:val="TableParagraph"/>
              <w:spacing w:line="276" w:lineRule="auto"/>
              <w:ind w:left="13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widzów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niepełnosprawnych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towarzyszących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im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osób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dobrą, niezakłóconą widocznością, dostosowanych w szczególności dla osób</w:t>
            </w:r>
          </w:p>
          <w:p w14:paraId="3020C69E" w14:textId="77777777" w:rsidR="004D10F9" w:rsidRPr="005C4FF1" w:rsidRDefault="004D10F9" w:rsidP="00132506">
            <w:pPr>
              <w:pStyle w:val="TableParagraph"/>
              <w:ind w:left="13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niepełnosprawnych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poruszających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wózku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inwalidzkim,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wyznaczonych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poza</w:t>
            </w:r>
          </w:p>
          <w:p w14:paraId="74707635" w14:textId="77777777" w:rsidR="004D10F9" w:rsidRPr="005C4FF1" w:rsidRDefault="004D10F9" w:rsidP="00132506">
            <w:pPr>
              <w:pStyle w:val="TableParagraph"/>
              <w:spacing w:before="41"/>
              <w:ind w:left="13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obszarem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gry.</w:t>
            </w:r>
          </w:p>
        </w:tc>
        <w:tc>
          <w:tcPr>
            <w:tcW w:w="1567" w:type="dxa"/>
          </w:tcPr>
          <w:p w14:paraId="1973D527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2021204D" w14:textId="77777777" w:rsidR="004D10F9" w:rsidRPr="005C4FF1" w:rsidRDefault="004D10F9" w:rsidP="004D10F9">
      <w:pPr>
        <w:spacing w:before="105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965"/>
        <w:gridCol w:w="650"/>
      </w:tblGrid>
      <w:tr w:rsidR="004D10F9" w:rsidRPr="005C4FF1" w14:paraId="1C850077" w14:textId="77777777" w:rsidTr="00132506">
        <w:trPr>
          <w:trHeight w:val="338"/>
        </w:trPr>
        <w:tc>
          <w:tcPr>
            <w:tcW w:w="10259" w:type="dxa"/>
            <w:gridSpan w:val="3"/>
            <w:shd w:val="clear" w:color="auto" w:fill="BEBEBE"/>
          </w:tcPr>
          <w:p w14:paraId="31E0EA30" w14:textId="77777777" w:rsidR="004D10F9" w:rsidRPr="005C4FF1" w:rsidRDefault="004D10F9" w:rsidP="00132506">
            <w:pPr>
              <w:pStyle w:val="TableParagraph"/>
              <w:spacing w:before="9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Indywidualne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miejsca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siedzące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(I.06)</w:t>
            </w:r>
          </w:p>
        </w:tc>
      </w:tr>
      <w:tr w:rsidR="004D10F9" w:rsidRPr="005C4FF1" w14:paraId="1709A952" w14:textId="77777777" w:rsidTr="00132506">
        <w:trPr>
          <w:trHeight w:val="340"/>
        </w:trPr>
        <w:tc>
          <w:tcPr>
            <w:tcW w:w="10259" w:type="dxa"/>
            <w:gridSpan w:val="3"/>
            <w:tcBorders>
              <w:bottom w:val="dashSmallGap" w:sz="4" w:space="0" w:color="000000"/>
            </w:tcBorders>
          </w:tcPr>
          <w:p w14:paraId="356FA495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Wszystkie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indywidualne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siedzące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Stadionie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są:</w:t>
            </w:r>
          </w:p>
        </w:tc>
      </w:tr>
      <w:tr w:rsidR="004D10F9" w:rsidRPr="005C4FF1" w14:paraId="52A1A9D7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8B16350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przytwierdzone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stałe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do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podłoża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783BDA90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4080" behindDoc="1" locked="0" layoutInCell="1" allowOverlap="1" wp14:anchorId="57D38221" wp14:editId="683404B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2A44E5" id="Group 69" o:spid="_x0000_s1026" style="position:absolute;margin-left:6.1pt;margin-top:1.55pt;width:12.25pt;height:12.25pt;z-index:-25162240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">
                      <v:shape id="Graphic 7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2B3CB2BC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5104" behindDoc="1" locked="0" layoutInCell="1" allowOverlap="1" wp14:anchorId="2EA549A1" wp14:editId="16066FF8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CCDE04" id="Group 71" o:spid="_x0000_s1026" style="position:absolute;margin-left:-4.7pt;margin-top:1.55pt;width:12.25pt;height:12.25pt;z-index:-25162137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A+lg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">
                      <v:shape id="Graphic 7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554C8547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1EFD8B41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oddzielone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od innych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miejsc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7FD3F089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6128" behindDoc="1" locked="0" layoutInCell="1" allowOverlap="1" wp14:anchorId="100245B4" wp14:editId="4238BE3E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E59D7E" id="Group 73" o:spid="_x0000_s1026" style="position:absolute;margin-left:6.1pt;margin-top:1.55pt;width:12.25pt;height:12.25pt;z-index:-25162035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b99lw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">
                      <v:shape id="Graphic 7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00BFB341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7152" behindDoc="1" locked="0" layoutInCell="1" allowOverlap="1" wp14:anchorId="15E71EAD" wp14:editId="5E9097A1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1DAC11" id="Group 75" o:spid="_x0000_s1026" style="position:absolute;margin-left:-4.7pt;margin-top:1.55pt;width:12.25pt;height:12.25pt;z-index:-25161932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">
                      <v:shape id="Graphic 7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522B46F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3A1C544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wygodne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(anatomicznie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wyprofilowane)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2019AA28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8176" behindDoc="1" locked="0" layoutInCell="1" allowOverlap="1" wp14:anchorId="6C15F1F3" wp14:editId="20EFD7CA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6B14FF" id="Group 77" o:spid="_x0000_s1026" style="position:absolute;margin-left:6.1pt;margin-top:1.55pt;width:12.25pt;height:12.25pt;z-index:-25161830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">
                      <v:shape id="Graphic 7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13A17C1A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99200" behindDoc="1" locked="0" layoutInCell="1" allowOverlap="1" wp14:anchorId="2C361210" wp14:editId="315FB3B3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167B19" id="Group 79" o:spid="_x0000_s1026" style="position:absolute;margin-left:-4.7pt;margin-top:1.55pt;width:12.25pt;height:12.25pt;z-index:-25161728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lNdlwIAACs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">
                      <v:shape id="Graphic 8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1860CD5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F70C8A4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ponumerowane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74CDE589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0224" behindDoc="1" locked="0" layoutInCell="1" allowOverlap="1" wp14:anchorId="3F7DA33C" wp14:editId="51EBFA0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C03CA9" id="Group 81" o:spid="_x0000_s1026" style="position:absolute;margin-left:6.1pt;margin-top:1.55pt;width:12.25pt;height:12.25pt;z-index:-25161625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0nVlwIAACs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">
                      <v:shape id="Graphic 8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19EBAE2F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1248" behindDoc="1" locked="0" layoutInCell="1" allowOverlap="1" wp14:anchorId="64E3D873" wp14:editId="13F3A1ED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159863" id="Group 83" o:spid="_x0000_s1026" style="position:absolute;margin-left:-4.7pt;margin-top:1.55pt;width:12.25pt;height:12.25pt;z-index:-25161523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aWlwIAACs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">
                      <v:shape id="Graphic 8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97F8084" w14:textId="77777777" w:rsidTr="00132506">
        <w:trPr>
          <w:trHeight w:val="338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EA6ECFF" w14:textId="77777777" w:rsidR="004D10F9" w:rsidRPr="005C4FF1" w:rsidRDefault="004D10F9" w:rsidP="00132506">
            <w:pPr>
              <w:pStyle w:val="TableParagraph"/>
              <w:spacing w:before="8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wykonane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materiału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niepalnego</w:t>
            </w:r>
          </w:p>
        </w:tc>
        <w:tc>
          <w:tcPr>
            <w:tcW w:w="965" w:type="dxa"/>
            <w:tcBorders>
              <w:top w:val="dashSmallGap" w:sz="4" w:space="0" w:color="000000"/>
              <w:bottom w:val="dashSmallGap" w:sz="4" w:space="0" w:color="000000"/>
              <w:right w:val="nil"/>
            </w:tcBorders>
          </w:tcPr>
          <w:p w14:paraId="34DEAD28" w14:textId="77777777" w:rsidR="004D10F9" w:rsidRPr="005C4FF1" w:rsidRDefault="004D10F9" w:rsidP="00132506">
            <w:pPr>
              <w:pStyle w:val="TableParagraph"/>
              <w:spacing w:before="8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2272" behindDoc="1" locked="0" layoutInCell="1" allowOverlap="1" wp14:anchorId="0497B507" wp14:editId="4B087C4C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24B183" id="Group 85" o:spid="_x0000_s1026" style="position:absolute;margin-left:6.1pt;margin-top:1.4pt;width:12.25pt;height:12.25pt;z-index:-25161420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">
                      <v:shape id="Graphic 8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top w:val="dashSmallGap" w:sz="4" w:space="0" w:color="000000"/>
              <w:left w:val="nil"/>
              <w:bottom w:val="dashSmallGap" w:sz="4" w:space="0" w:color="000000"/>
            </w:tcBorders>
          </w:tcPr>
          <w:p w14:paraId="5DA5B78D" w14:textId="77777777" w:rsidR="004D10F9" w:rsidRPr="005C4FF1" w:rsidRDefault="004D10F9" w:rsidP="00132506">
            <w:pPr>
              <w:pStyle w:val="TableParagraph"/>
              <w:spacing w:before="8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3296" behindDoc="1" locked="0" layoutInCell="1" allowOverlap="1" wp14:anchorId="1F9556A3" wp14:editId="3F297BB0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D027F6" id="Group 87" o:spid="_x0000_s1026" style="position:absolute;margin-left:-4.7pt;margin-top:1.4pt;width:12.25pt;height:12.25pt;z-index:-25161318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agQlwIAACs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">
                      <v:shape id="Graphic 8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23285B6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6B72137B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posiadają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oparcie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 wysokości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 20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30cm, mierząc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od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siedziska</w:t>
            </w:r>
          </w:p>
        </w:tc>
        <w:tc>
          <w:tcPr>
            <w:tcW w:w="965" w:type="dxa"/>
            <w:tcBorders>
              <w:top w:val="dashSmallGap" w:sz="4" w:space="0" w:color="000000"/>
              <w:right w:val="nil"/>
            </w:tcBorders>
          </w:tcPr>
          <w:p w14:paraId="1262331F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4320" behindDoc="1" locked="0" layoutInCell="1" allowOverlap="1" wp14:anchorId="357AEBED" wp14:editId="47B9A68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4F6E0B" id="Group 89" o:spid="_x0000_s1026" style="position:absolute;margin-left:6.1pt;margin-top:1.55pt;width:12.25pt;height:12.25pt;z-index:-25161216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">
                      <v:shape id="Graphic 9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top w:val="dashSmallGap" w:sz="4" w:space="0" w:color="000000"/>
              <w:left w:val="nil"/>
            </w:tcBorders>
          </w:tcPr>
          <w:p w14:paraId="5C4FF338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5344" behindDoc="1" locked="0" layoutInCell="1" allowOverlap="1" wp14:anchorId="38369B87" wp14:editId="21F96801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32D3EE" id="Group 91" o:spid="_x0000_s1026" style="position:absolute;margin-left:-4.7pt;margin-top:1.55pt;width:12.25pt;height:12.25pt;z-index:-25161113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">
                      <v:shape id="Graphic 9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67404CD7" w14:textId="77777777" w:rsidR="004D10F9" w:rsidRPr="005C4FF1" w:rsidRDefault="004D10F9" w:rsidP="004D10F9">
      <w:pPr>
        <w:spacing w:before="91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7"/>
      </w:tblGrid>
      <w:tr w:rsidR="004D10F9" w:rsidRPr="005C4FF1" w14:paraId="6A09D5F0" w14:textId="77777777" w:rsidTr="00132506">
        <w:trPr>
          <w:trHeight w:val="338"/>
        </w:trPr>
        <w:tc>
          <w:tcPr>
            <w:tcW w:w="10261" w:type="dxa"/>
            <w:gridSpan w:val="2"/>
            <w:shd w:val="clear" w:color="auto" w:fill="BEBEBE"/>
          </w:tcPr>
          <w:p w14:paraId="28D0B704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Miejsca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gości</w:t>
            </w:r>
            <w:r w:rsidRPr="005C4FF1">
              <w:rPr>
                <w:rFonts w:ascii="Montserrat" w:hAnsi="Montserrat"/>
                <w:b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(I.07)</w:t>
            </w:r>
          </w:p>
        </w:tc>
      </w:tr>
      <w:tr w:rsidR="004D10F9" w:rsidRPr="005C4FF1" w14:paraId="3DFE9C01" w14:textId="77777777" w:rsidTr="00132506">
        <w:trPr>
          <w:trHeight w:val="635"/>
        </w:trPr>
        <w:tc>
          <w:tcPr>
            <w:tcW w:w="8644" w:type="dxa"/>
          </w:tcPr>
          <w:p w14:paraId="16614EF4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sektor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gości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wydzielony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ogrodzeniem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trwałym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wysokości</w:t>
            </w:r>
          </w:p>
          <w:p w14:paraId="2E1E964C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minimum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2,2m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każdej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stron?</w:t>
            </w:r>
          </w:p>
        </w:tc>
        <w:tc>
          <w:tcPr>
            <w:tcW w:w="1617" w:type="dxa"/>
          </w:tcPr>
          <w:p w14:paraId="6678A92A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60"/>
              <w:ind w:right="118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6368" behindDoc="1" locked="0" layoutInCell="1" allowOverlap="1" wp14:anchorId="7817BFA8" wp14:editId="4220934E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114034</wp:posOffset>
                      </wp:positionV>
                      <wp:extent cx="155575" cy="156210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341DB2" id="Group 93" o:spid="_x0000_s1026" style="position:absolute;margin-left:6.1pt;margin-top:9pt;width:12.25pt;height:12.3pt;z-index:-251610112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">
                      <v:shape id="Graphic 9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7392" behindDoc="1" locked="0" layoutInCell="1" allowOverlap="1" wp14:anchorId="76BFFA2A" wp14:editId="3DED0D80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114034</wp:posOffset>
                      </wp:positionV>
                      <wp:extent cx="155575" cy="156210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7729E8" id="Group 95" o:spid="_x0000_s1026" style="position:absolute;margin-left:43.55pt;margin-top:9pt;width:12.25pt;height:12.3pt;z-index:-251609088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">
                      <v:shape id="Graphic 9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7E7C2D4B" w14:textId="77777777" w:rsidTr="00132506">
        <w:trPr>
          <w:trHeight w:val="635"/>
        </w:trPr>
        <w:tc>
          <w:tcPr>
            <w:tcW w:w="8644" w:type="dxa"/>
          </w:tcPr>
          <w:p w14:paraId="6BB3B3D8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wokół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sektora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 gości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możliwość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utworzenia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strefy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buforowej,</w:t>
            </w:r>
          </w:p>
          <w:p w14:paraId="68074B5E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trwale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wygrodzonej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lub organizowanej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poszczególne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mecze?</w:t>
            </w:r>
          </w:p>
        </w:tc>
        <w:tc>
          <w:tcPr>
            <w:tcW w:w="1617" w:type="dxa"/>
          </w:tcPr>
          <w:p w14:paraId="7AE3568C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7"/>
              <w:ind w:right="118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8416" behindDoc="1" locked="0" layoutInCell="1" allowOverlap="1" wp14:anchorId="4A2BC53C" wp14:editId="0C3A718E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D21C56" id="Group 97" o:spid="_x0000_s1026" style="position:absolute;margin-left:6.1pt;margin-top:8.85pt;width:12.25pt;height:12.25pt;z-index:-25160806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">
                      <v:shape id="Graphic 9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09440" behindDoc="1" locked="0" layoutInCell="1" allowOverlap="1" wp14:anchorId="3923177F" wp14:editId="124944D9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9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16C0A6" id="Group 99" o:spid="_x0000_s1026" style="position:absolute;margin-left:43.55pt;margin-top:8.85pt;width:12.25pt;height:12.25pt;z-index:-25160704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H6i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">
                      <v:shape id="Graphic 10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CF229FE" w14:textId="77777777" w:rsidTr="00132506">
        <w:trPr>
          <w:trHeight w:val="633"/>
        </w:trPr>
        <w:tc>
          <w:tcPr>
            <w:tcW w:w="8644" w:type="dxa"/>
          </w:tcPr>
          <w:p w14:paraId="7CE2A0EF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sektor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gości</w:t>
            </w:r>
            <w:r w:rsidRPr="005C4FF1">
              <w:rPr>
                <w:rFonts w:ascii="Montserrat" w:hAnsi="Montserrat"/>
                <w:spacing w:val="58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posiada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oddzielne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wyjścia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ewakuacyjne</w:t>
            </w:r>
          </w:p>
          <w:p w14:paraId="1D44F96C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umożliwiające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jego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bezpieczne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opuszczenie?</w:t>
            </w:r>
          </w:p>
        </w:tc>
        <w:tc>
          <w:tcPr>
            <w:tcW w:w="1617" w:type="dxa"/>
          </w:tcPr>
          <w:p w14:paraId="7A215CCD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7"/>
              <w:ind w:right="118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0464" behindDoc="1" locked="0" layoutInCell="1" allowOverlap="1" wp14:anchorId="1FE2E6EA" wp14:editId="5EC16DAE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15A591" id="Group 101" o:spid="_x0000_s1026" style="position:absolute;margin-left:6.1pt;margin-top:8.85pt;width:12.25pt;height:12.25pt;z-index:-25160601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Flf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">
                      <v:shape id="Graphic 10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1488" behindDoc="1" locked="0" layoutInCell="1" allowOverlap="1" wp14:anchorId="3D99A1C6" wp14:editId="49E0028B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A356FC" id="Group 103" o:spid="_x0000_s1026" style="position:absolute;margin-left:43.55pt;margin-top:8.85pt;width:12.25pt;height:12.25pt;z-index:-25160499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kCDmA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">
                      <v:shape id="Graphic 10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E60A094" w14:textId="77777777" w:rsidTr="00132506">
        <w:trPr>
          <w:trHeight w:val="635"/>
        </w:trPr>
        <w:tc>
          <w:tcPr>
            <w:tcW w:w="8644" w:type="dxa"/>
          </w:tcPr>
          <w:p w14:paraId="2141E97D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wydzielonych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gości,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usytuowanych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pobliżu</w:t>
            </w:r>
          </w:p>
          <w:p w14:paraId="78A72FC2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sektora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gości</w:t>
            </w:r>
          </w:p>
        </w:tc>
        <w:tc>
          <w:tcPr>
            <w:tcW w:w="1617" w:type="dxa"/>
          </w:tcPr>
          <w:p w14:paraId="40E00D07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0BFD4235" w14:textId="77777777" w:rsidR="004D10F9" w:rsidRPr="005C4FF1" w:rsidRDefault="004D10F9" w:rsidP="004D10F9">
      <w:pPr>
        <w:spacing w:before="88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1132"/>
        <w:gridCol w:w="321"/>
        <w:gridCol w:w="1380"/>
        <w:gridCol w:w="1615"/>
      </w:tblGrid>
      <w:tr w:rsidR="004D10F9" w:rsidRPr="005C4FF1" w14:paraId="2525AB80" w14:textId="77777777" w:rsidTr="00132506">
        <w:trPr>
          <w:trHeight w:val="340"/>
        </w:trPr>
        <w:tc>
          <w:tcPr>
            <w:tcW w:w="10257" w:type="dxa"/>
            <w:gridSpan w:val="5"/>
            <w:shd w:val="clear" w:color="auto" w:fill="BEBEBE"/>
          </w:tcPr>
          <w:p w14:paraId="0DE1A939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Pole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 xml:space="preserve">gry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(I.10)</w:t>
            </w:r>
          </w:p>
        </w:tc>
      </w:tr>
      <w:tr w:rsidR="004D10F9" w:rsidRPr="005C4FF1" w14:paraId="22538E22" w14:textId="77777777" w:rsidTr="00132506">
        <w:trPr>
          <w:trHeight w:val="340"/>
        </w:trPr>
        <w:tc>
          <w:tcPr>
            <w:tcW w:w="5809" w:type="dxa"/>
          </w:tcPr>
          <w:p w14:paraId="31312564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Rodzaj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nawierzchni pola gry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(boiska)</w:t>
            </w:r>
          </w:p>
        </w:tc>
        <w:tc>
          <w:tcPr>
            <w:tcW w:w="1453" w:type="dxa"/>
            <w:gridSpan w:val="2"/>
            <w:tcBorders>
              <w:right w:val="nil"/>
            </w:tcBorders>
          </w:tcPr>
          <w:p w14:paraId="457449A4" w14:textId="77777777" w:rsidR="004D10F9" w:rsidRPr="005C4FF1" w:rsidRDefault="004D10F9" w:rsidP="00132506">
            <w:pPr>
              <w:pStyle w:val="TableParagraph"/>
              <w:spacing w:before="11"/>
              <w:ind w:left="441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2512" behindDoc="1" locked="0" layoutInCell="1" allowOverlap="1" wp14:anchorId="31CE71A1" wp14:editId="57E9ECE0">
                      <wp:simplePos x="0" y="0"/>
                      <wp:positionH relativeFrom="column">
                        <wp:posOffset>76199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D23319" id="Group 105" o:spid="_x0000_s1026" style="position:absolute;margin-left:6pt;margin-top:1.55pt;width:12.25pt;height:12.25pt;z-index:-25160396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">
                      <v:shape id="Graphic 10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naturalna</w:t>
            </w:r>
          </w:p>
        </w:tc>
        <w:tc>
          <w:tcPr>
            <w:tcW w:w="1380" w:type="dxa"/>
            <w:tcBorders>
              <w:left w:val="nil"/>
              <w:right w:val="nil"/>
            </w:tcBorders>
          </w:tcPr>
          <w:p w14:paraId="1939EA07" w14:textId="77777777" w:rsidR="004D10F9" w:rsidRPr="005C4FF1" w:rsidRDefault="004D10F9" w:rsidP="00132506">
            <w:pPr>
              <w:pStyle w:val="TableParagraph"/>
              <w:spacing w:before="11"/>
              <w:ind w:right="151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3536" behindDoc="1" locked="0" layoutInCell="1" allowOverlap="1" wp14:anchorId="443140D7" wp14:editId="30914E6D">
                      <wp:simplePos x="0" y="0"/>
                      <wp:positionH relativeFrom="column">
                        <wp:posOffset>47151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D2381B" id="Group 107" o:spid="_x0000_s1026" style="position:absolute;margin-left:3.7pt;margin-top:1.55pt;width:12.25pt;height:12.25pt;z-index:-25160294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1KRmA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">
                      <v:shape id="Graphic 10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sztuczna</w:t>
            </w:r>
          </w:p>
        </w:tc>
        <w:tc>
          <w:tcPr>
            <w:tcW w:w="1615" w:type="dxa"/>
            <w:tcBorders>
              <w:left w:val="nil"/>
            </w:tcBorders>
          </w:tcPr>
          <w:p w14:paraId="5DD3D307" w14:textId="77777777" w:rsidR="004D10F9" w:rsidRPr="005C4FF1" w:rsidRDefault="004D10F9" w:rsidP="00132506">
            <w:pPr>
              <w:pStyle w:val="TableParagraph"/>
              <w:spacing w:before="11"/>
              <w:ind w:right="16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4560" behindDoc="1" locked="0" layoutInCell="1" allowOverlap="1" wp14:anchorId="517A68AA" wp14:editId="600E1D0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91005" id="Group 109" o:spid="_x0000_s1026" style="position:absolute;margin-left:1.8pt;margin-top:1.55pt;width:12.25pt;height:12.25pt;z-index:-25160192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zH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">
                      <v:shape id="Graphic 11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hybrydowa</w:t>
            </w:r>
          </w:p>
        </w:tc>
      </w:tr>
      <w:tr w:rsidR="004D10F9" w:rsidRPr="005C4FF1" w14:paraId="0904B09F" w14:textId="77777777" w:rsidTr="00132506">
        <w:trPr>
          <w:trHeight w:val="340"/>
        </w:trPr>
        <w:tc>
          <w:tcPr>
            <w:tcW w:w="8642" w:type="dxa"/>
            <w:gridSpan w:val="4"/>
          </w:tcPr>
          <w:p w14:paraId="7A8078FA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rodzaj nawierzchni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jednakowy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całym polu gry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(boisku)?</w:t>
            </w:r>
          </w:p>
        </w:tc>
        <w:tc>
          <w:tcPr>
            <w:tcW w:w="1615" w:type="dxa"/>
          </w:tcPr>
          <w:p w14:paraId="2DAE0BBA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5584" behindDoc="1" locked="0" layoutInCell="1" allowOverlap="1" wp14:anchorId="187C2BCD" wp14:editId="6EA908EC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11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93A65E" id="Group 111" o:spid="_x0000_s1026" style="position:absolute;margin-left:6.1pt;margin-top:1.55pt;width:12.25pt;height:12.25pt;z-index:-25160089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Zs6mA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GfxmzqYAgAALQYAAA4AAAAAAAAAAAAAAAAALgIAAGRycy9lMm9Eb2Mu&#10;eG1sUEsBAi0AFAAGAAgAAAAhAESzqrzcAAAABgEAAA8AAAAAAAAAAAAAAAAA8gQAAGRycy9kb3du&#10;cmV2LnhtbFBLBQYAAAAABAAEAPMAAAD7BQAAAAA=&#10;">
                      <v:shape id="Graphic 11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6608" behindDoc="1" locked="0" layoutInCell="1" allowOverlap="1" wp14:anchorId="65C84170" wp14:editId="4E8361B1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17A3DF" id="Group 113" o:spid="_x0000_s1026" style="position:absolute;margin-left:43.55pt;margin-top:1.55pt;width:12.25pt;height:12.25pt;z-index:-25159987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4LmmQ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">
                      <v:shape id="Graphic 11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4BA99D0B" w14:textId="77777777" w:rsidTr="00132506">
        <w:trPr>
          <w:trHeight w:val="636"/>
        </w:trPr>
        <w:tc>
          <w:tcPr>
            <w:tcW w:w="8642" w:type="dxa"/>
            <w:gridSpan w:val="4"/>
          </w:tcPr>
          <w:p w14:paraId="13F87345" w14:textId="77777777" w:rsidR="004D10F9" w:rsidRPr="005C4FF1" w:rsidRDefault="004D10F9" w:rsidP="00132506">
            <w:pPr>
              <w:pStyle w:val="TableParagraph"/>
              <w:spacing w:line="276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nawierzchnia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odpowiada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normom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jakościowym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FIFA/UEFA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oraz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spełnia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inne</w:t>
            </w:r>
          </w:p>
          <w:p w14:paraId="3D6AD7B0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warunki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określone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przez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PZPN?</w:t>
            </w:r>
          </w:p>
        </w:tc>
        <w:tc>
          <w:tcPr>
            <w:tcW w:w="1615" w:type="dxa"/>
          </w:tcPr>
          <w:p w14:paraId="46E14890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8"/>
              <w:ind w:right="11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7632" behindDoc="1" locked="0" layoutInCell="1" allowOverlap="1" wp14:anchorId="2147B4BF" wp14:editId="56EDB703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112764</wp:posOffset>
                      </wp:positionV>
                      <wp:extent cx="155575" cy="156210"/>
                      <wp:effectExtent l="0" t="0" r="0" b="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8AAD56" id="Group 115" o:spid="_x0000_s1026" style="position:absolute;margin-left:6.1pt;margin-top:8.9pt;width:12.25pt;height:12.3pt;z-index:-251598848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">
                      <v:shape id="Graphic 11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" path="m,146608r146303,l146303,,,,,146608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8656" behindDoc="1" locked="0" layoutInCell="1" allowOverlap="1" wp14:anchorId="7892CDB2" wp14:editId="32EA1D2D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112764</wp:posOffset>
                      </wp:positionV>
                      <wp:extent cx="155575" cy="156210"/>
                      <wp:effectExtent l="0" t="0" r="0" b="0"/>
                      <wp:wrapNone/>
                      <wp:docPr id="117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BBC79D" id="Group 117" o:spid="_x0000_s1026" style="position:absolute;margin-left:43.55pt;margin-top:8.9pt;width:12.25pt;height:12.3pt;z-index:-251597824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">
                      <v:shape id="Graphic 11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" path="m,146608r146303,l146303,,,,,146608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35D7505" w14:textId="77777777" w:rsidTr="00132506">
        <w:trPr>
          <w:trHeight w:val="337"/>
        </w:trPr>
        <w:tc>
          <w:tcPr>
            <w:tcW w:w="8642" w:type="dxa"/>
            <w:gridSpan w:val="4"/>
          </w:tcPr>
          <w:p w14:paraId="44FA9BF1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gry 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gładkie i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równe?</w:t>
            </w:r>
          </w:p>
        </w:tc>
        <w:tc>
          <w:tcPr>
            <w:tcW w:w="1615" w:type="dxa"/>
          </w:tcPr>
          <w:p w14:paraId="5D3D4A6F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8"/>
              <w:ind w:right="11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19680" behindDoc="1" locked="0" layoutInCell="1" allowOverlap="1" wp14:anchorId="5A6E1665" wp14:editId="4C5E12BB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083BBD" id="Group 119" o:spid="_x0000_s1026" style="position:absolute;margin-left:6.1pt;margin-top:1.4pt;width:12.25pt;height:12.25pt;z-index:-25159680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Ar6lw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">
                      <v:shape id="Graphic 12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0704" behindDoc="1" locked="0" layoutInCell="1" allowOverlap="1" wp14:anchorId="50017B4E" wp14:editId="63E44456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DDD640" id="Group 121" o:spid="_x0000_s1026" style="position:absolute;margin-left:43.55pt;margin-top:1.4pt;width:12.25pt;height:12.25pt;z-index:-25159577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0H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">
                      <v:shape id="Graphic 12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2B1A7044" w14:textId="77777777" w:rsidTr="00132506">
        <w:trPr>
          <w:trHeight w:val="340"/>
        </w:trPr>
        <w:tc>
          <w:tcPr>
            <w:tcW w:w="8642" w:type="dxa"/>
            <w:gridSpan w:val="4"/>
          </w:tcPr>
          <w:p w14:paraId="035EFB7D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pole gry 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w dobrym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stanie?</w:t>
            </w:r>
          </w:p>
        </w:tc>
        <w:tc>
          <w:tcPr>
            <w:tcW w:w="1615" w:type="dxa"/>
          </w:tcPr>
          <w:p w14:paraId="6DE2A680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1728" behindDoc="1" locked="0" layoutInCell="1" allowOverlap="1" wp14:anchorId="471E91C0" wp14:editId="7ACA4BE9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23" name="Group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AAE0B6" id="Group 123" o:spid="_x0000_s1026" style="position:absolute;margin-left:6.1pt;margin-top:1.55pt;width:12.25pt;height:12.25pt;z-index:-25159475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jTbmQ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">
                      <v:shape id="Graphic 12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2752" behindDoc="1" locked="0" layoutInCell="1" allowOverlap="1" wp14:anchorId="3DCF2FB1" wp14:editId="5065717E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C3861F" id="Group 125" o:spid="_x0000_s1026" style="position:absolute;margin-left:43.55pt;margin-top:1.55pt;width:12.25pt;height:12.25pt;z-index:-25159372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hMm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">
                      <v:shape id="Graphic 12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244B358" w14:textId="77777777" w:rsidTr="00132506">
        <w:trPr>
          <w:trHeight w:val="340"/>
        </w:trPr>
        <w:tc>
          <w:tcPr>
            <w:tcW w:w="8642" w:type="dxa"/>
            <w:gridSpan w:val="4"/>
          </w:tcPr>
          <w:p w14:paraId="3051AC9B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gry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nadaje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rozgrywania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meczów 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ciągu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całego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sezonu?</w:t>
            </w:r>
          </w:p>
        </w:tc>
        <w:tc>
          <w:tcPr>
            <w:tcW w:w="1615" w:type="dxa"/>
          </w:tcPr>
          <w:p w14:paraId="48579039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4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3776" behindDoc="1" locked="0" layoutInCell="1" allowOverlap="1" wp14:anchorId="5EBFC098" wp14:editId="7D4C6E8B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261843" id="Group 127" o:spid="_x0000_s1026" style="position:absolute;margin-left:6.1pt;margin-top:1.55pt;width:12.25pt;height:12.25pt;z-index:-25159270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Xa4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FBtdriYAgAALQYAAA4AAAAAAAAAAAAAAAAALgIAAGRycy9lMm9Eb2Mu&#10;eG1sUEsBAi0AFAAGAAgAAAAhAESzqrzcAAAABgEAAA8AAAAAAAAAAAAAAAAA8gQAAGRycy9kb3du&#10;cmV2LnhtbFBLBQYAAAAABAAEAPMAAAD7BQAAAAA=&#10;">
                      <v:shape id="Graphic 12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4800" behindDoc="1" locked="0" layoutInCell="1" allowOverlap="1" wp14:anchorId="7839B6D7" wp14:editId="5928491F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E2479E" id="Group 129" o:spid="_x0000_s1026" style="position:absolute;margin-left:43.55pt;margin-top:1.55pt;width:12.25pt;height:12.25pt;z-index:-25159168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5julgIAAC0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">
                      <v:shape id="Graphic 13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" path="m,146304r146303,l146303,,,,,14630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2ABFB0B8" w14:textId="77777777" w:rsidTr="00132506">
        <w:trPr>
          <w:trHeight w:val="635"/>
        </w:trPr>
        <w:tc>
          <w:tcPr>
            <w:tcW w:w="6941" w:type="dxa"/>
            <w:gridSpan w:val="2"/>
          </w:tcPr>
          <w:p w14:paraId="00A1329B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pole gry jest 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kolorze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zielonym (w przypadku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sztucznej</w:t>
            </w:r>
          </w:p>
          <w:p w14:paraId="431F0C8C" w14:textId="77777777" w:rsidR="004D10F9" w:rsidRPr="005C4FF1" w:rsidRDefault="004D10F9" w:rsidP="00132506">
            <w:pPr>
              <w:pStyle w:val="TableParagraph"/>
              <w:spacing w:before="40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murawy)?</w:t>
            </w:r>
          </w:p>
        </w:tc>
        <w:tc>
          <w:tcPr>
            <w:tcW w:w="321" w:type="dxa"/>
            <w:tcBorders>
              <w:right w:val="nil"/>
            </w:tcBorders>
          </w:tcPr>
          <w:p w14:paraId="19311F18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</w:tcPr>
          <w:p w14:paraId="0C829E8F" w14:textId="77777777" w:rsidR="004D10F9" w:rsidRPr="005C4FF1" w:rsidRDefault="004D10F9" w:rsidP="00132506">
            <w:pPr>
              <w:pStyle w:val="TableParagraph"/>
              <w:tabs>
                <w:tab w:val="left" w:pos="808"/>
              </w:tabs>
              <w:spacing w:before="157"/>
              <w:ind w:right="148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5824" behindDoc="1" locked="0" layoutInCell="1" allowOverlap="1" wp14:anchorId="7989FD34" wp14:editId="3DC3B704">
                      <wp:simplePos x="0" y="0"/>
                      <wp:positionH relativeFrom="column">
                        <wp:posOffset>-126584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90E783" id="Group 131" o:spid="_x0000_s1026" style="position:absolute;margin-left:-9.95pt;margin-top:8.85pt;width:12.25pt;height:12.25pt;z-index:-25159065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Q94lgIAAC0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">
                      <v:shape id="Graphic 13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6848" behindDoc="1" locked="0" layoutInCell="1" allowOverlap="1" wp14:anchorId="1850E980" wp14:editId="731A8D31">
                      <wp:simplePos x="0" y="0"/>
                      <wp:positionH relativeFrom="column">
                        <wp:posOffset>387003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D00350" id="Group 133" o:spid="_x0000_s1026" style="position:absolute;margin-left:30.45pt;margin-top:8.85pt;width:12.25pt;height:12.25pt;z-index:-25158963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">
                      <v:shape id="Graphic 13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  <w:tc>
          <w:tcPr>
            <w:tcW w:w="1615" w:type="dxa"/>
            <w:tcBorders>
              <w:left w:val="nil"/>
            </w:tcBorders>
          </w:tcPr>
          <w:p w14:paraId="0A098854" w14:textId="77777777" w:rsidR="004D10F9" w:rsidRPr="005C4FF1" w:rsidRDefault="004D10F9" w:rsidP="00132506">
            <w:pPr>
              <w:pStyle w:val="TableParagraph"/>
              <w:spacing w:before="157"/>
              <w:ind w:left="3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7872" behindDoc="1" locked="0" layoutInCell="1" allowOverlap="1" wp14:anchorId="5CA78BC2" wp14:editId="22A96E2A">
                      <wp:simplePos x="0" y="0"/>
                      <wp:positionH relativeFrom="column">
                        <wp:posOffset>-13715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35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2C1F64" id="Group 135" o:spid="_x0000_s1026" style="position:absolute;margin-left:-1.1pt;margin-top:8.85pt;width:12.25pt;height:12.25pt;z-index:-25158860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">
                      <v:shape id="Graphic 13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nie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dotyczy</w:t>
            </w:r>
          </w:p>
        </w:tc>
      </w:tr>
      <w:tr w:rsidR="004D10F9" w:rsidRPr="005C4FF1" w14:paraId="5342D21D" w14:textId="77777777" w:rsidTr="00132506">
        <w:trPr>
          <w:trHeight w:val="340"/>
        </w:trPr>
        <w:tc>
          <w:tcPr>
            <w:tcW w:w="8642" w:type="dxa"/>
            <w:gridSpan w:val="4"/>
          </w:tcPr>
          <w:p w14:paraId="16EB5126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Długość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pola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gry</w:t>
            </w:r>
          </w:p>
        </w:tc>
        <w:tc>
          <w:tcPr>
            <w:tcW w:w="1615" w:type="dxa"/>
          </w:tcPr>
          <w:p w14:paraId="5C94CB29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4DBF076D" w14:textId="77777777" w:rsidTr="00132506">
        <w:trPr>
          <w:trHeight w:val="340"/>
        </w:trPr>
        <w:tc>
          <w:tcPr>
            <w:tcW w:w="8642" w:type="dxa"/>
            <w:gridSpan w:val="4"/>
          </w:tcPr>
          <w:p w14:paraId="458383CB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Szerokość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gry</w:t>
            </w:r>
          </w:p>
        </w:tc>
        <w:tc>
          <w:tcPr>
            <w:tcW w:w="1615" w:type="dxa"/>
          </w:tcPr>
          <w:p w14:paraId="6163D3BE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348CAD8D" w14:textId="77777777" w:rsidR="004D10F9" w:rsidRPr="005C4FF1" w:rsidRDefault="004D10F9" w:rsidP="004D10F9">
      <w:pPr>
        <w:pStyle w:val="TableParagraph"/>
        <w:rPr>
          <w:rFonts w:ascii="Montserrat" w:hAnsi="Montserrat"/>
          <w:sz w:val="20"/>
          <w:szCs w:val="20"/>
        </w:rPr>
        <w:sectPr w:rsidR="004D10F9" w:rsidRPr="005C4FF1" w:rsidSect="004D10F9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5FF9DAC9" w14:textId="77777777" w:rsidTr="00132506">
        <w:trPr>
          <w:trHeight w:val="950"/>
        </w:trPr>
        <w:tc>
          <w:tcPr>
            <w:tcW w:w="8644" w:type="dxa"/>
          </w:tcPr>
          <w:p w14:paraId="13EAC29B" w14:textId="77777777" w:rsidR="004D10F9" w:rsidRPr="005C4FF1" w:rsidRDefault="004D10F9" w:rsidP="00132506">
            <w:pPr>
              <w:pStyle w:val="TableParagraph"/>
              <w:spacing w:line="276" w:lineRule="auto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lastRenderedPageBreak/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gry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posiada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pobocze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nawierzchni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trawy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naturalnej,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sztucznej,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hybrydowej lub będącej połączeniem tych rodzajów nawierzchni o szerokości minimum 3 m za</w:t>
            </w:r>
          </w:p>
          <w:p w14:paraId="3038799E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bocznymi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liniami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ograniczającymi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pole gry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najmniej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5 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liniami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bramkowymi</w:t>
            </w:r>
          </w:p>
        </w:tc>
        <w:tc>
          <w:tcPr>
            <w:tcW w:w="1615" w:type="dxa"/>
          </w:tcPr>
          <w:p w14:paraId="019E7CEA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82AE0AB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8896" behindDoc="1" locked="0" layoutInCell="1" allowOverlap="1" wp14:anchorId="58F40F2F" wp14:editId="25F75452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12740</wp:posOffset>
                      </wp:positionV>
                      <wp:extent cx="155575" cy="155575"/>
                      <wp:effectExtent l="0" t="0" r="0" b="0"/>
                      <wp:wrapNone/>
                      <wp:docPr id="13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80B798" id="Group 137" o:spid="_x0000_s1026" style="position:absolute;margin-left:6.1pt;margin-top:1pt;width:12.25pt;height:12.25pt;z-index:-25158758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LTdlgIAAC0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">
                      <v:shape id="Graphic 13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29920" behindDoc="1" locked="0" layoutInCell="1" allowOverlap="1" wp14:anchorId="1C6A83E4" wp14:editId="3D527AD9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12740</wp:posOffset>
                      </wp:positionV>
                      <wp:extent cx="155575" cy="155575"/>
                      <wp:effectExtent l="0" t="0" r="0" b="0"/>
                      <wp:wrapNone/>
                      <wp:docPr id="139" name="Group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40" name="Graphic 14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0514C3" id="Group 139" o:spid="_x0000_s1026" style="position:absolute;margin-left:43.55pt;margin-top:1pt;width:12.25pt;height:12.25pt;z-index:-25158656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fw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">
                      <v:shape id="Graphic 14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174FD2C" w14:textId="77777777" w:rsidTr="00132506">
        <w:trPr>
          <w:trHeight w:val="952"/>
        </w:trPr>
        <w:tc>
          <w:tcPr>
            <w:tcW w:w="8644" w:type="dxa"/>
            <w:tcBorders>
              <w:bottom w:val="dashSmallGap" w:sz="4" w:space="0" w:color="000000"/>
            </w:tcBorders>
          </w:tcPr>
          <w:p w14:paraId="0F4B2E15" w14:textId="77777777" w:rsidR="004D10F9" w:rsidRPr="005C4FF1" w:rsidRDefault="004D10F9" w:rsidP="00132506">
            <w:pPr>
              <w:pStyle w:val="TableParagraph"/>
              <w:spacing w:before="1" w:line="276" w:lineRule="auto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ramach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pobocza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gry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szerokości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minimum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3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bocznymi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liniami ograniczającymi pole gry i co najmniej 5 m za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liniami bramkowymi znajduje się</w:t>
            </w:r>
          </w:p>
          <w:p w14:paraId="5233A608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bieżnia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lekkoatletyczna?</w:t>
            </w:r>
          </w:p>
        </w:tc>
        <w:tc>
          <w:tcPr>
            <w:tcW w:w="1615" w:type="dxa"/>
            <w:tcBorders>
              <w:bottom w:val="dashSmallGap" w:sz="4" w:space="0" w:color="000000"/>
            </w:tcBorders>
          </w:tcPr>
          <w:p w14:paraId="227568E9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0D466A9F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0944" behindDoc="1" locked="0" layoutInCell="1" allowOverlap="1" wp14:anchorId="203FB971" wp14:editId="47B9D906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41" name="Group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4F9562" id="Group 141" o:spid="_x0000_s1026" style="position:absolute;margin-left:6.1pt;margin-top:1pt;width:12.25pt;height:12.25pt;z-index:-25158553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AN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Ct9BANlwIAAC0GAAAOAAAAAAAAAAAAAAAAAC4CAABkcnMvZTJvRG9jLnht&#10;bFBLAQItABQABgAIAAAAIQD2zXUg2wAAAAYBAAAPAAAAAAAAAAAAAAAAAPEEAABkcnMvZG93bnJl&#10;di54bWxQSwUGAAAAAAQABADzAAAA+QUAAAAA&#10;">
                      <v:shape id="Graphic 14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1968" behindDoc="1" locked="0" layoutInCell="1" allowOverlap="1" wp14:anchorId="3FC7A521" wp14:editId="6916B6AE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43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973FAA" id="Group 143" o:spid="_x0000_s1026" style="position:absolute;margin-left:43.55pt;margin-top:1pt;width:12.25pt;height:12.25pt;z-index:-25158451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">
                      <v:shape id="Graphic 14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2F6A126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0216FA7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Jeśli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krawężniki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okalające wykonane są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bezpiecznej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technologii?</w:t>
            </w:r>
          </w:p>
        </w:tc>
        <w:tc>
          <w:tcPr>
            <w:tcW w:w="161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DC53E5E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2992" behindDoc="1" locked="0" layoutInCell="1" allowOverlap="1" wp14:anchorId="276B2D4B" wp14:editId="55B5684B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4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7E52D2" id="Group 145" o:spid="_x0000_s1026" style="position:absolute;margin-left:6.1pt;margin-top:1.55pt;width:12.25pt;height:12.25pt;z-index:-25158348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i4smAIAAC0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B6iLiyYAgAALQYAAA4AAAAAAAAAAAAAAAAALgIAAGRycy9lMm9Eb2Mu&#10;eG1sUEsBAi0AFAAGAAgAAAAhAESzqrzcAAAABgEAAA8AAAAAAAAAAAAAAAAA8gQAAGRycy9kb3du&#10;cmV2LnhtbFBLBQYAAAAABAAEAPMAAAD7BQAAAAA=&#10;">
                      <v:shape id="Graphic 14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4016" behindDoc="1" locked="0" layoutInCell="1" allowOverlap="1" wp14:anchorId="2B6EDB1E" wp14:editId="56D8C784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47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AAF8F0" id="Group 147" o:spid="_x0000_s1026" style="position:absolute;margin-left:43.55pt;margin-top:1.55pt;width:12.25pt;height:12.25pt;z-index:-25158246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Uuy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">
                      <v:shape id="Graphic 14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45DA5DB5" w14:textId="77777777" w:rsidTr="00132506">
        <w:trPr>
          <w:trHeight w:val="952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1A90F22B" w14:textId="21C1B368" w:rsidR="004D10F9" w:rsidRPr="005C4FF1" w:rsidRDefault="004D10F9" w:rsidP="004D10F9">
            <w:pPr>
              <w:pStyle w:val="TableParagraph"/>
              <w:spacing w:line="275" w:lineRule="exac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             </w:t>
            </w:r>
            <w:r w:rsidRPr="005C4FF1">
              <w:rPr>
                <w:rFonts w:ascii="Montserrat" w:hAnsi="Montserrat"/>
                <w:sz w:val="20"/>
                <w:szCs w:val="20"/>
              </w:rPr>
              <w:t>Jeśli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 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istnieje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możliwość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czas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zawodów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piłkarskich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ich</w:t>
            </w:r>
          </w:p>
          <w:p w14:paraId="69C99019" w14:textId="77777777" w:rsidR="004D10F9" w:rsidRDefault="004D10F9" w:rsidP="004D10F9">
            <w:pPr>
              <w:pStyle w:val="TableParagraph"/>
              <w:spacing w:before="9" w:line="310" w:lineRule="atLeas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             </w:t>
            </w:r>
            <w:r w:rsidRPr="005C4FF1">
              <w:rPr>
                <w:rFonts w:ascii="Montserrat" w:hAnsi="Montserrat"/>
                <w:sz w:val="20"/>
                <w:szCs w:val="20"/>
              </w:rPr>
              <w:t>zdemontowania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lub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odpowiedniego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zabezpieczania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tak,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aby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stanowiły</w:t>
            </w:r>
            <w:r>
              <w:rPr>
                <w:rFonts w:ascii="Montserrat" w:hAnsi="Montserrat"/>
                <w:sz w:val="20"/>
                <w:szCs w:val="20"/>
              </w:rPr>
              <w:t xml:space="preserve">                </w:t>
            </w:r>
          </w:p>
          <w:p w14:paraId="45A71A69" w14:textId="766D7F2B" w:rsidR="004D10F9" w:rsidRPr="005C4FF1" w:rsidRDefault="004D10F9" w:rsidP="004D10F9">
            <w:pPr>
              <w:pStyle w:val="TableParagraph"/>
              <w:spacing w:before="9" w:line="310" w:lineRule="atLeas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             </w:t>
            </w:r>
            <w:r w:rsidRPr="005C4FF1">
              <w:rPr>
                <w:rFonts w:ascii="Montserrat" w:hAnsi="Montserrat"/>
                <w:sz w:val="20"/>
                <w:szCs w:val="20"/>
              </w:rPr>
              <w:t>zagrożenia dla uczestników meczu?</w:t>
            </w:r>
          </w:p>
        </w:tc>
        <w:tc>
          <w:tcPr>
            <w:tcW w:w="1615" w:type="dxa"/>
            <w:tcBorders>
              <w:top w:val="dashSmallGap" w:sz="4" w:space="0" w:color="000000"/>
            </w:tcBorders>
          </w:tcPr>
          <w:p w14:paraId="36AD103A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285451FF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5040" behindDoc="1" locked="0" layoutInCell="1" allowOverlap="1" wp14:anchorId="556B06F1" wp14:editId="05F62C49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8A437D" id="Group 149" o:spid="_x0000_s1026" style="position:absolute;margin-left:6.1pt;margin-top:1pt;width:12.25pt;height:12.25pt;z-index:-25158144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6Xklg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">
                      <v:shape id="Graphic 15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6064" behindDoc="1" locked="0" layoutInCell="1" allowOverlap="1" wp14:anchorId="500DB31A" wp14:editId="389CCA55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BCA9C3" id="Group 151" o:spid="_x0000_s1026" style="position:absolute;margin-left:43.55pt;margin-top:1pt;width:12.25pt;height:12.25pt;z-index:-25158041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4IZlg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">
                      <v:shape id="Graphic 15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6549B9D3" w14:textId="77777777" w:rsidR="004D10F9" w:rsidRPr="005C4FF1" w:rsidRDefault="004D10F9" w:rsidP="004D10F9">
      <w:pPr>
        <w:spacing w:before="101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2"/>
        <w:gridCol w:w="995"/>
        <w:gridCol w:w="707"/>
        <w:gridCol w:w="1615"/>
      </w:tblGrid>
      <w:tr w:rsidR="004D10F9" w:rsidRPr="005C4FF1" w14:paraId="12A22903" w14:textId="77777777" w:rsidTr="00132506">
        <w:trPr>
          <w:trHeight w:val="340"/>
        </w:trPr>
        <w:tc>
          <w:tcPr>
            <w:tcW w:w="10259" w:type="dxa"/>
            <w:gridSpan w:val="4"/>
            <w:shd w:val="clear" w:color="auto" w:fill="BEBEBE"/>
          </w:tcPr>
          <w:p w14:paraId="586AC205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Obszar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 xml:space="preserve">pola gry (I.11, I.12, I.13 i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I.14)</w:t>
            </w:r>
          </w:p>
        </w:tc>
      </w:tr>
      <w:tr w:rsidR="004D10F9" w:rsidRPr="005C4FF1" w14:paraId="76A476C2" w14:textId="77777777" w:rsidTr="00132506">
        <w:trPr>
          <w:trHeight w:val="635"/>
        </w:trPr>
        <w:tc>
          <w:tcPr>
            <w:tcW w:w="8644" w:type="dxa"/>
            <w:gridSpan w:val="3"/>
          </w:tcPr>
          <w:p w14:paraId="720C20D8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 wyposażony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stabilne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ogrodzenie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oddzielające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 pola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gry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od</w:t>
            </w:r>
          </w:p>
          <w:p w14:paraId="5654E69E" w14:textId="77777777" w:rsidR="004D10F9" w:rsidRPr="005C4FF1" w:rsidRDefault="004D10F9" w:rsidP="00132506">
            <w:pPr>
              <w:pStyle w:val="TableParagraph"/>
              <w:spacing w:before="43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widowni,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o wysokości minimum 1,2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m?</w:t>
            </w:r>
          </w:p>
        </w:tc>
        <w:tc>
          <w:tcPr>
            <w:tcW w:w="1615" w:type="dxa"/>
          </w:tcPr>
          <w:p w14:paraId="122027D3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9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7088" behindDoc="1" locked="0" layoutInCell="1" allowOverlap="1" wp14:anchorId="720AE934" wp14:editId="27A1774A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A66437" id="Group 153" o:spid="_x0000_s1026" style="position:absolute;margin-left:6.1pt;margin-top:8.95pt;width:12.25pt;height:12.25pt;z-index:-25157939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ZvF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">
                      <v:shape id="Graphic 15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8112" behindDoc="1" locked="0" layoutInCell="1" allowOverlap="1" wp14:anchorId="786A0E0C" wp14:editId="17A9DD18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15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58E5DB" id="Group 155" o:spid="_x0000_s1026" style="position:absolute;margin-left:43.55pt;margin-top:8.95pt;width:12.25pt;height:12.25pt;z-index:-25157836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bw4lwIAAC0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">
                      <v:shape id="Graphic 15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64E21B5" w14:textId="77777777" w:rsidTr="00132506">
        <w:trPr>
          <w:trHeight w:val="953"/>
        </w:trPr>
        <w:tc>
          <w:tcPr>
            <w:tcW w:w="8644" w:type="dxa"/>
            <w:gridSpan w:val="3"/>
          </w:tcPr>
          <w:p w14:paraId="1E6CD7A8" w14:textId="77777777" w:rsidR="004D10F9" w:rsidRPr="005C4FF1" w:rsidRDefault="004D10F9" w:rsidP="00132506">
            <w:pPr>
              <w:pStyle w:val="TableParagraph"/>
              <w:spacing w:line="276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ogrodzenie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furtki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szerokości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minimum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1,20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m,</w:t>
            </w:r>
          </w:p>
          <w:p w14:paraId="509A0027" w14:textId="77777777" w:rsidR="004D10F9" w:rsidRPr="005C4FF1" w:rsidRDefault="004D10F9" w:rsidP="00132506">
            <w:pPr>
              <w:pStyle w:val="TableParagraph"/>
              <w:spacing w:before="9" w:line="320" w:lineRule="exact"/>
              <w:ind w:left="107" w:right="18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pomalowane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odróżniający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pozostałego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ogrodzenia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kolor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otwierane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 kierunku pola gry?</w:t>
            </w:r>
          </w:p>
        </w:tc>
        <w:tc>
          <w:tcPr>
            <w:tcW w:w="1615" w:type="dxa"/>
          </w:tcPr>
          <w:p w14:paraId="3F04B3E1" w14:textId="77777777" w:rsidR="004D10F9" w:rsidRPr="005C4FF1" w:rsidRDefault="004D10F9" w:rsidP="00132506">
            <w:pPr>
              <w:pStyle w:val="TableParagraph"/>
              <w:spacing w:before="40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275A52B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39136" behindDoc="1" locked="0" layoutInCell="1" allowOverlap="1" wp14:anchorId="6A93A993" wp14:editId="3DDD4DA9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57" name="Group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58" name="Graphic 15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9DC09E" id="Group 157" o:spid="_x0000_s1026" style="position:absolute;margin-left:6.1pt;margin-top:1pt;width:12.25pt;height:12.25pt;z-index:-25157734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tmm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CqhtmmlwIAAC0GAAAOAAAAAAAAAAAAAAAAAC4CAABkcnMvZTJvRG9jLnht&#10;bFBLAQItABQABgAIAAAAIQD2zXUg2wAAAAYBAAAPAAAAAAAAAAAAAAAAAPEEAABkcnMvZG93bnJl&#10;di54bWxQSwUGAAAAAAQABADzAAAA+QUAAAAA&#10;">
                      <v:shape id="Graphic 15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0160" behindDoc="1" locked="0" layoutInCell="1" allowOverlap="1" wp14:anchorId="6DF91D64" wp14:editId="08E96CBC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59" name="Group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F508D7" id="Group 159" o:spid="_x0000_s1026" style="position:absolute;margin-left:43.55pt;margin-top:1pt;width:12.25pt;height:12.25pt;z-index:-25157632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PZlwIAAC0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">
                      <v:shape id="Graphic 16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BFACE4E" w14:textId="77777777" w:rsidTr="00132506">
        <w:trPr>
          <w:trHeight w:val="633"/>
        </w:trPr>
        <w:tc>
          <w:tcPr>
            <w:tcW w:w="8644" w:type="dxa"/>
            <w:gridSpan w:val="3"/>
            <w:tcBorders>
              <w:bottom w:val="dashSmallGap" w:sz="4" w:space="0" w:color="000000"/>
            </w:tcBorders>
          </w:tcPr>
          <w:p w14:paraId="5E701AB5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tablice,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bandy reklamowe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lub inne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przeszkody stałe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usytuowane w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odległości</w:t>
            </w:r>
          </w:p>
          <w:p w14:paraId="0DBD788F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mniejszej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niż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3 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linii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bocznych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5 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linii końcowej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gry?</w:t>
            </w:r>
          </w:p>
        </w:tc>
        <w:tc>
          <w:tcPr>
            <w:tcW w:w="1615" w:type="dxa"/>
            <w:tcBorders>
              <w:bottom w:val="dashSmallGap" w:sz="4" w:space="0" w:color="000000"/>
            </w:tcBorders>
          </w:tcPr>
          <w:p w14:paraId="38C6C185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7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1184" behindDoc="1" locked="0" layoutInCell="1" allowOverlap="1" wp14:anchorId="7DFD0EE2" wp14:editId="7030E2D8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6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48C162" id="Group 161" o:spid="_x0000_s1026" style="position:absolute;margin-left:6.1pt;margin-top:8.85pt;width:12.25pt;height:12.25pt;z-index:-25157529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QklwIAAC0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">
                      <v:shape id="Graphic 16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2208" behindDoc="1" locked="0" layoutInCell="1" allowOverlap="1" wp14:anchorId="1E7B644B" wp14:editId="7EC35367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63" name="Group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64" name="Graphic 16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91628B" id="Group 163" o:spid="_x0000_s1026" style="position:absolute;margin-left:43.55pt;margin-top:8.85pt;width:12.25pt;height:12.25pt;z-index:-25157427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C34mAIAAC0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">
                      <v:shape id="Graphic 16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5468DA3E" w14:textId="77777777" w:rsidTr="00132506">
        <w:trPr>
          <w:trHeight w:val="2221"/>
        </w:trPr>
        <w:tc>
          <w:tcPr>
            <w:tcW w:w="10259" w:type="dxa"/>
            <w:gridSpan w:val="4"/>
            <w:tcBorders>
              <w:top w:val="dashSmallGap" w:sz="4" w:space="0" w:color="000000"/>
            </w:tcBorders>
          </w:tcPr>
          <w:p w14:paraId="1FC948A6" w14:textId="77777777" w:rsidR="004D10F9" w:rsidRPr="005C4FF1" w:rsidRDefault="004D10F9" w:rsidP="00132506">
            <w:pPr>
              <w:pStyle w:val="TableParagraph"/>
              <w:spacing w:before="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Jeśli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nie, proszę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opisać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jakie to są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przeszkody i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jaki sposób są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zabezpieczane:</w:t>
            </w:r>
          </w:p>
          <w:p w14:paraId="07F4D8A2" w14:textId="77777777" w:rsidR="004D10F9" w:rsidRPr="005C4FF1" w:rsidRDefault="004D10F9" w:rsidP="00132506">
            <w:pPr>
              <w:pStyle w:val="TableParagraph"/>
              <w:spacing w:before="81"/>
              <w:rPr>
                <w:rFonts w:ascii="Montserrat" w:hAnsi="Montserrat"/>
                <w:b/>
                <w:sz w:val="20"/>
                <w:szCs w:val="20"/>
              </w:rPr>
            </w:pPr>
          </w:p>
          <w:p w14:paraId="57276789" w14:textId="77777777" w:rsidR="004D10F9" w:rsidRPr="005C4FF1" w:rsidRDefault="004D10F9" w:rsidP="00132506">
            <w:pPr>
              <w:pStyle w:val="TableParagraph"/>
              <w:spacing w:before="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……………………………………………………………………………………………….............</w:t>
            </w:r>
          </w:p>
          <w:p w14:paraId="1DBBE4D0" w14:textId="77777777" w:rsidR="004D10F9" w:rsidRPr="005C4FF1" w:rsidRDefault="004D10F9" w:rsidP="00132506">
            <w:pPr>
              <w:pStyle w:val="TableParagraph"/>
              <w:spacing w:before="84"/>
              <w:rPr>
                <w:rFonts w:ascii="Montserrat" w:hAnsi="Montserrat"/>
                <w:b/>
                <w:sz w:val="20"/>
                <w:szCs w:val="20"/>
              </w:rPr>
            </w:pPr>
          </w:p>
          <w:p w14:paraId="4C45C492" w14:textId="77777777" w:rsidR="004D10F9" w:rsidRPr="005C4FF1" w:rsidRDefault="004D10F9" w:rsidP="00132506">
            <w:pPr>
              <w:pStyle w:val="TableParagraph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……………………………………………………………………………………………….............</w:t>
            </w:r>
          </w:p>
          <w:p w14:paraId="2B92FA0B" w14:textId="77777777" w:rsidR="004D10F9" w:rsidRPr="005C4FF1" w:rsidRDefault="004D10F9" w:rsidP="00132506">
            <w:pPr>
              <w:pStyle w:val="TableParagraph"/>
              <w:spacing w:before="81"/>
              <w:rPr>
                <w:rFonts w:ascii="Montserrat" w:hAnsi="Montserrat"/>
                <w:b/>
                <w:sz w:val="20"/>
                <w:szCs w:val="20"/>
              </w:rPr>
            </w:pPr>
          </w:p>
          <w:p w14:paraId="408F4C24" w14:textId="77777777" w:rsidR="004D10F9" w:rsidRPr="005C4FF1" w:rsidRDefault="004D10F9" w:rsidP="00132506">
            <w:pPr>
              <w:pStyle w:val="TableParagraph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……………………………………………………………………………………………….............</w:t>
            </w:r>
          </w:p>
        </w:tc>
      </w:tr>
      <w:tr w:rsidR="004D10F9" w:rsidRPr="005C4FF1" w14:paraId="4FEB9124" w14:textId="77777777" w:rsidTr="00132506">
        <w:trPr>
          <w:trHeight w:val="952"/>
        </w:trPr>
        <w:tc>
          <w:tcPr>
            <w:tcW w:w="6942" w:type="dxa"/>
          </w:tcPr>
          <w:p w14:paraId="55895C35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słupki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odciągów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siatek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bramkach,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także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słupy</w:t>
            </w:r>
          </w:p>
          <w:p w14:paraId="11A3355F" w14:textId="77777777" w:rsidR="004D10F9" w:rsidRPr="005C4FF1" w:rsidRDefault="004D10F9" w:rsidP="00132506">
            <w:pPr>
              <w:pStyle w:val="TableParagraph"/>
              <w:spacing w:before="9" w:line="310" w:lineRule="atLeast"/>
              <w:ind w:left="107"/>
              <w:rPr>
                <w:rFonts w:ascii="Montserrat" w:hAnsi="Montserrat"/>
                <w:sz w:val="20"/>
                <w:szCs w:val="20"/>
              </w:rPr>
            </w:pPr>
            <w:proofErr w:type="spellStart"/>
            <w:r w:rsidRPr="005C4FF1">
              <w:rPr>
                <w:rFonts w:ascii="Montserrat" w:hAnsi="Montserrat"/>
                <w:sz w:val="20"/>
                <w:szCs w:val="20"/>
              </w:rPr>
              <w:t>piłkochwytów</w:t>
            </w:r>
            <w:proofErr w:type="spellEnd"/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znajdujące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odległości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mniejszej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niż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5m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linii końcowej pola gry są odpowiednio zabezpieczone?</w:t>
            </w:r>
          </w:p>
        </w:tc>
        <w:tc>
          <w:tcPr>
            <w:tcW w:w="995" w:type="dxa"/>
            <w:tcBorders>
              <w:right w:val="nil"/>
            </w:tcBorders>
          </w:tcPr>
          <w:p w14:paraId="3D43485E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593C033B" w14:textId="77777777" w:rsidR="004D10F9" w:rsidRPr="005C4FF1" w:rsidRDefault="004D10F9" w:rsidP="00132506">
            <w:pPr>
              <w:pStyle w:val="TableParagraph"/>
              <w:ind w:right="25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3232" behindDoc="1" locked="0" layoutInCell="1" allowOverlap="1" wp14:anchorId="2663A588" wp14:editId="57D229D9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65" name="Group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66" name="Graphic 16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271A46" id="Group 165" o:spid="_x0000_s1026" style="position:absolute;margin-left:6.1pt;margin-top:1pt;width:12.25pt;height:12.25pt;z-index:-25157324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">
                      <v:shape id="Graphic 16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6E54DA67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484B97CE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4256" behindDoc="1" locked="0" layoutInCell="1" allowOverlap="1" wp14:anchorId="349C42B3" wp14:editId="69B790D6">
                      <wp:simplePos x="0" y="0"/>
                      <wp:positionH relativeFrom="column">
                        <wp:posOffset>-40513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6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68" name="Graphic 16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C85BE5" id="Group 167" o:spid="_x0000_s1026" style="position:absolute;margin-left:-3.2pt;margin-top:1pt;width:12.25pt;height:12.25pt;z-index:-25157222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2+blwIAAC0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">
                      <v:shape id="Graphic 16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  <w:tc>
          <w:tcPr>
            <w:tcW w:w="1615" w:type="dxa"/>
            <w:tcBorders>
              <w:left w:val="nil"/>
            </w:tcBorders>
          </w:tcPr>
          <w:p w14:paraId="170B9361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221A60A" w14:textId="77777777" w:rsidR="004D10F9" w:rsidRPr="005C4FF1" w:rsidRDefault="004D10F9" w:rsidP="00132506">
            <w:pPr>
              <w:pStyle w:val="TableParagraph"/>
              <w:ind w:left="305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5280" behindDoc="1" locked="0" layoutInCell="1" allowOverlap="1" wp14:anchorId="423C4A58" wp14:editId="1DFCDB53">
                      <wp:simplePos x="0" y="0"/>
                      <wp:positionH relativeFrom="column">
                        <wp:posOffset>-13715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69" name="Group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70" name="Graphic 17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32648F" id="Group 169" o:spid="_x0000_s1026" style="position:absolute;margin-left:-1.1pt;margin-top:1pt;width:12.25pt;height:12.25pt;z-index:-25157120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YHN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">
                      <v:shape id="Graphic 17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nie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dotyczy</w:t>
            </w:r>
          </w:p>
        </w:tc>
      </w:tr>
      <w:tr w:rsidR="004D10F9" w:rsidRPr="005C4FF1" w14:paraId="1D107D68" w14:textId="77777777" w:rsidTr="00132506">
        <w:trPr>
          <w:trHeight w:val="1588"/>
        </w:trPr>
        <w:tc>
          <w:tcPr>
            <w:tcW w:w="8644" w:type="dxa"/>
            <w:gridSpan w:val="3"/>
          </w:tcPr>
          <w:p w14:paraId="1B2C052C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dwie oznaczone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ławki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rezerwowych,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które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mają</w:t>
            </w:r>
          </w:p>
          <w:p w14:paraId="02CF1C77" w14:textId="77777777" w:rsidR="004D10F9" w:rsidRPr="005C4FF1" w:rsidRDefault="004D10F9" w:rsidP="00132506">
            <w:pPr>
              <w:pStyle w:val="TableParagraph"/>
              <w:spacing w:before="9" w:line="310" w:lineRule="atLeas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wystarczające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wymiary,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pomieścić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co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najmniej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13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16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osób,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zadaszone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oraz usytuowane co najmniej 3 m od linii bocznej boiska, rozstawione symetrycznie w stosunku do linii środkowej boiska w maksymalnej odległości nie mniejszej niż 10 m i nie większej niż 30 m od siebie?</w:t>
            </w:r>
          </w:p>
        </w:tc>
        <w:tc>
          <w:tcPr>
            <w:tcW w:w="1615" w:type="dxa"/>
          </w:tcPr>
          <w:p w14:paraId="5E83AC8A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b/>
                <w:sz w:val="20"/>
                <w:szCs w:val="20"/>
              </w:rPr>
            </w:pPr>
          </w:p>
          <w:p w14:paraId="7C7F0385" w14:textId="77777777" w:rsidR="004D10F9" w:rsidRPr="005C4FF1" w:rsidRDefault="004D10F9" w:rsidP="00132506">
            <w:pPr>
              <w:pStyle w:val="TableParagraph"/>
              <w:spacing w:before="8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2FB710E9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6304" behindDoc="1" locked="0" layoutInCell="1" allowOverlap="1" wp14:anchorId="0876D254" wp14:editId="516F8574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13374</wp:posOffset>
                      </wp:positionV>
                      <wp:extent cx="155575" cy="155575"/>
                      <wp:effectExtent l="0" t="0" r="0" b="0"/>
                      <wp:wrapNone/>
                      <wp:docPr id="171" name="Group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72" name="Graphic 17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BF909B" id="Group 171" o:spid="_x0000_s1026" style="position:absolute;margin-left:6.1pt;margin-top:1.05pt;width:12.25pt;height:12.25pt;z-index:-25157017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aYwlg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">
                      <v:shape id="Graphic 17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7328" behindDoc="1" locked="0" layoutInCell="1" allowOverlap="1" wp14:anchorId="3E5FA209" wp14:editId="75D80683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13374</wp:posOffset>
                      </wp:positionV>
                      <wp:extent cx="155575" cy="155575"/>
                      <wp:effectExtent l="0" t="0" r="0" b="0"/>
                      <wp:wrapNone/>
                      <wp:docPr id="173" name="Group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74" name="Graphic 17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11BD23" id="Group 173" o:spid="_x0000_s1026" style="position:absolute;margin-left:43.55pt;margin-top:1.05pt;width:12.25pt;height:12.25pt;z-index:-25156915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7/smA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">
                      <v:shape id="Graphic 17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FFFFC9E" w14:textId="77777777" w:rsidTr="00132506">
        <w:trPr>
          <w:trHeight w:val="950"/>
        </w:trPr>
        <w:tc>
          <w:tcPr>
            <w:tcW w:w="8644" w:type="dxa"/>
            <w:gridSpan w:val="3"/>
          </w:tcPr>
          <w:p w14:paraId="1CA7D28E" w14:textId="77777777" w:rsidR="004D10F9" w:rsidRPr="005C4FF1" w:rsidRDefault="004D10F9" w:rsidP="00132506">
            <w:pPr>
              <w:pStyle w:val="TableParagraph"/>
              <w:spacing w:line="276" w:lineRule="auto"/>
              <w:ind w:left="107" w:right="186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 stadion posiada oznakowane (tablica z białym krzyżem na zielonym tle) stanowisko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minimum</w:t>
            </w:r>
            <w:r w:rsidRPr="005C4FF1">
              <w:rPr>
                <w:rFonts w:ascii="Montserrat" w:hAnsi="Montserrat"/>
                <w:spacing w:val="-8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dwóch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odpowiednio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oznakowanych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noszowych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(zielona</w:t>
            </w:r>
          </w:p>
          <w:p w14:paraId="6D4547E8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kamizelka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białym krzyżem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na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plecach)?</w:t>
            </w:r>
          </w:p>
        </w:tc>
        <w:tc>
          <w:tcPr>
            <w:tcW w:w="1615" w:type="dxa"/>
          </w:tcPr>
          <w:p w14:paraId="15E48393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7A984E47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8352" behindDoc="1" locked="0" layoutInCell="1" allowOverlap="1" wp14:anchorId="7B7EC839" wp14:editId="49D41DA1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75" name="Group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76" name="Graphic 17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7D11DD" id="Group 175" o:spid="_x0000_s1026" style="position:absolute;margin-left:6.1pt;margin-top:1pt;width:12.25pt;height:12.25pt;z-index:-25156812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">
                      <v:shape id="Graphic 17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49376" behindDoc="1" locked="0" layoutInCell="1" allowOverlap="1" wp14:anchorId="69818B1E" wp14:editId="29C2F1BD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77" name="Group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78" name="Graphic 17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328612" id="Group 177" o:spid="_x0000_s1026" style="position:absolute;margin-left:43.55pt;margin-top:1pt;width:12.25pt;height:12.25pt;z-index:-25156710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P2P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">
                      <v:shape id="Graphic 17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2A52075" w14:textId="77777777" w:rsidTr="00132506">
        <w:trPr>
          <w:trHeight w:val="341"/>
        </w:trPr>
        <w:tc>
          <w:tcPr>
            <w:tcW w:w="8644" w:type="dxa"/>
            <w:gridSpan w:val="3"/>
          </w:tcPr>
          <w:p w14:paraId="5A8B18EE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 wyposażony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nosze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usztywnieniem?</w:t>
            </w:r>
          </w:p>
        </w:tc>
        <w:tc>
          <w:tcPr>
            <w:tcW w:w="1615" w:type="dxa"/>
          </w:tcPr>
          <w:p w14:paraId="25485301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0400" behindDoc="1" locked="0" layoutInCell="1" allowOverlap="1" wp14:anchorId="36C0B275" wp14:editId="198B0155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79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80" name="Graphic 18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AD3B39" id="Group 179" o:spid="_x0000_s1026" style="position:absolute;margin-left:6.1pt;margin-top:1.55pt;width:12.25pt;height:12.25pt;z-index:-25156608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O0GlwIAAC0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">
                      <v:shape id="Graphic 18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1424" behindDoc="1" locked="0" layoutInCell="1" allowOverlap="1" wp14:anchorId="04BED0A8" wp14:editId="2757680B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181" name="Group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82" name="Graphic 18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26FB48" id="Group 181" o:spid="_x0000_s1026" style="position:absolute;margin-left:43.55pt;margin-top:1.55pt;width:12.25pt;height:12.25pt;z-index:-25156505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r7lwIAAC0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">
                      <v:shape id="Graphic 18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27E664D0" w14:textId="77777777" w:rsidTr="00132506">
        <w:trPr>
          <w:trHeight w:val="635"/>
        </w:trPr>
        <w:tc>
          <w:tcPr>
            <w:tcW w:w="8644" w:type="dxa"/>
            <w:gridSpan w:val="3"/>
            <w:tcBorders>
              <w:bottom w:val="dashSmallGap" w:sz="4" w:space="0" w:color="000000"/>
            </w:tcBorders>
          </w:tcPr>
          <w:p w14:paraId="73DB1333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wyjście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zawodników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przechodzących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obszaru pola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gry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znajduje</w:t>
            </w:r>
          </w:p>
          <w:p w14:paraId="367C7E8B" w14:textId="77777777" w:rsidR="004D10F9" w:rsidRPr="005C4FF1" w:rsidRDefault="004D10F9" w:rsidP="00132506">
            <w:pPr>
              <w:pStyle w:val="TableParagraph"/>
              <w:spacing w:before="43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dala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 strefy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udostępnionej 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publiczności?</w:t>
            </w:r>
          </w:p>
        </w:tc>
        <w:tc>
          <w:tcPr>
            <w:tcW w:w="1615" w:type="dxa"/>
            <w:tcBorders>
              <w:bottom w:val="dashSmallGap" w:sz="4" w:space="0" w:color="000000"/>
            </w:tcBorders>
          </w:tcPr>
          <w:p w14:paraId="610F6D71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9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2448" behindDoc="1" locked="0" layoutInCell="1" allowOverlap="1" wp14:anchorId="5F3F2B83" wp14:editId="15751F4D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183" name="Group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84" name="Graphic 18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391902" id="Group 183" o:spid="_x0000_s1026" style="position:absolute;margin-left:6.1pt;margin-top:8.95pt;width:12.25pt;height:12.25pt;z-index:-25156403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">
                      <v:shape id="Graphic 18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3472" behindDoc="1" locked="0" layoutInCell="1" allowOverlap="1" wp14:anchorId="493E973A" wp14:editId="013C6623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185" name="Group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86" name="Graphic 18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8771B0" id="Group 185" o:spid="_x0000_s1026" style="position:absolute;margin-left:43.55pt;margin-top:8.95pt;width:12.25pt;height:12.25pt;z-index:-25156300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">
                      <v:shape id="Graphic 18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4CD81087" w14:textId="77777777" w:rsidTr="00132506">
        <w:trPr>
          <w:trHeight w:val="1269"/>
        </w:trPr>
        <w:tc>
          <w:tcPr>
            <w:tcW w:w="6942" w:type="dxa"/>
            <w:tcBorders>
              <w:top w:val="dashSmallGap" w:sz="4" w:space="0" w:color="000000"/>
            </w:tcBorders>
          </w:tcPr>
          <w:p w14:paraId="4CB65475" w14:textId="77777777" w:rsidR="004D10F9" w:rsidRPr="005C4FF1" w:rsidRDefault="004D10F9" w:rsidP="00132506">
            <w:pPr>
              <w:pStyle w:val="TableParagraph"/>
              <w:spacing w:line="276" w:lineRule="auto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Jeśli nie, to czy stadion posiada wydzieloną drogę dla zawodników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przechodzących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obszaru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gry, odpowiednio zabezpieczoną (np. teleskopowym tunelem</w:t>
            </w:r>
          </w:p>
          <w:p w14:paraId="09D2DEA1" w14:textId="77777777" w:rsidR="004D10F9" w:rsidRPr="005C4FF1" w:rsidRDefault="004D10F9" w:rsidP="00132506">
            <w:pPr>
              <w:pStyle w:val="TableParagraph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rozciągającym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dostatecznie daleko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głąb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gry)?</w:t>
            </w:r>
          </w:p>
        </w:tc>
        <w:tc>
          <w:tcPr>
            <w:tcW w:w="995" w:type="dxa"/>
            <w:tcBorders>
              <w:top w:val="dashSmallGap" w:sz="4" w:space="0" w:color="000000"/>
              <w:right w:val="nil"/>
            </w:tcBorders>
          </w:tcPr>
          <w:p w14:paraId="79B37CF5" w14:textId="77777777" w:rsidR="004D10F9" w:rsidRPr="005C4FF1" w:rsidRDefault="004D10F9" w:rsidP="00132506">
            <w:pPr>
              <w:pStyle w:val="TableParagraph"/>
              <w:spacing w:before="198"/>
              <w:rPr>
                <w:rFonts w:ascii="Montserrat" w:hAnsi="Montserrat"/>
                <w:b/>
                <w:sz w:val="20"/>
                <w:szCs w:val="20"/>
              </w:rPr>
            </w:pPr>
          </w:p>
          <w:p w14:paraId="75CDC53A" w14:textId="77777777" w:rsidR="004D10F9" w:rsidRPr="005C4FF1" w:rsidRDefault="004D10F9" w:rsidP="00132506">
            <w:pPr>
              <w:pStyle w:val="TableParagraph"/>
              <w:ind w:right="25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4496" behindDoc="1" locked="0" layoutInCell="1" allowOverlap="1" wp14:anchorId="05270CEF" wp14:editId="4627D37D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87" name="Group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88" name="Graphic 18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77101B" id="Group 187" o:spid="_x0000_s1026" style="position:absolute;margin-left:6.1pt;margin-top:1pt;width:12.25pt;height:12.25pt;z-index:-25156198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">
                      <v:shape id="Graphic 18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707" w:type="dxa"/>
            <w:tcBorders>
              <w:top w:val="dashSmallGap" w:sz="4" w:space="0" w:color="000000"/>
              <w:left w:val="nil"/>
              <w:right w:val="nil"/>
            </w:tcBorders>
          </w:tcPr>
          <w:p w14:paraId="72143695" w14:textId="77777777" w:rsidR="004D10F9" w:rsidRPr="005C4FF1" w:rsidRDefault="004D10F9" w:rsidP="00132506">
            <w:pPr>
              <w:pStyle w:val="TableParagraph"/>
              <w:spacing w:before="198"/>
              <w:rPr>
                <w:rFonts w:ascii="Montserrat" w:hAnsi="Montserrat"/>
                <w:b/>
                <w:sz w:val="20"/>
                <w:szCs w:val="20"/>
              </w:rPr>
            </w:pPr>
          </w:p>
          <w:p w14:paraId="0C7EDD5B" w14:textId="77777777" w:rsidR="004D10F9" w:rsidRPr="005C4FF1" w:rsidRDefault="004D10F9" w:rsidP="00132506">
            <w:pPr>
              <w:pStyle w:val="TableParagraph"/>
              <w:ind w:left="111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5520" behindDoc="1" locked="0" layoutInCell="1" allowOverlap="1" wp14:anchorId="00E93D43" wp14:editId="0EDFD536">
                      <wp:simplePos x="0" y="0"/>
                      <wp:positionH relativeFrom="column">
                        <wp:posOffset>-40513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89" name="Group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90" name="Graphic 19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ED65F4" id="Group 189" o:spid="_x0000_s1026" style="position:absolute;margin-left:-3.2pt;margin-top:1pt;width:12.25pt;height:12.25pt;z-index:-25156096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">
                      <v:shape id="Graphic 19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  <w:tc>
          <w:tcPr>
            <w:tcW w:w="1615" w:type="dxa"/>
            <w:tcBorders>
              <w:top w:val="dashSmallGap" w:sz="4" w:space="0" w:color="000000"/>
              <w:left w:val="nil"/>
            </w:tcBorders>
          </w:tcPr>
          <w:p w14:paraId="79FE9CD5" w14:textId="77777777" w:rsidR="004D10F9" w:rsidRPr="005C4FF1" w:rsidRDefault="004D10F9" w:rsidP="00132506">
            <w:pPr>
              <w:pStyle w:val="TableParagraph"/>
              <w:spacing w:before="198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7D3A119" w14:textId="77777777" w:rsidR="004D10F9" w:rsidRPr="005C4FF1" w:rsidRDefault="004D10F9" w:rsidP="00132506">
            <w:pPr>
              <w:pStyle w:val="TableParagraph"/>
              <w:ind w:left="305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6544" behindDoc="1" locked="0" layoutInCell="1" allowOverlap="1" wp14:anchorId="3C032FFE" wp14:editId="6154EB2A">
                      <wp:simplePos x="0" y="0"/>
                      <wp:positionH relativeFrom="column">
                        <wp:posOffset>-13715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191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92" name="Graphic 19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25946D" id="Group 191" o:spid="_x0000_s1026" style="position:absolute;margin-left:-1.1pt;margin-top:1pt;width:12.25pt;height:12.25pt;z-index:-25155993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">
                      <v:shape id="Graphic 19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nie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dotyczy</w:t>
            </w:r>
          </w:p>
        </w:tc>
      </w:tr>
      <w:tr w:rsidR="004D10F9" w:rsidRPr="005C4FF1" w14:paraId="43D395CD" w14:textId="77777777" w:rsidTr="00132506">
        <w:trPr>
          <w:trHeight w:val="635"/>
        </w:trPr>
        <w:tc>
          <w:tcPr>
            <w:tcW w:w="8644" w:type="dxa"/>
            <w:gridSpan w:val="3"/>
          </w:tcPr>
          <w:p w14:paraId="17FED9B8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pojazdy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pogotowia, straży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pożarnej,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policji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itp.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mają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możliwość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dojazdu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do</w:t>
            </w:r>
          </w:p>
          <w:p w14:paraId="26F3370B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obszaru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gry</w:t>
            </w:r>
          </w:p>
        </w:tc>
        <w:tc>
          <w:tcPr>
            <w:tcW w:w="1615" w:type="dxa"/>
          </w:tcPr>
          <w:p w14:paraId="5B937A9C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7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7568" behindDoc="1" locked="0" layoutInCell="1" allowOverlap="1" wp14:anchorId="11CEA225" wp14:editId="3F2F30E5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93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94" name="Graphic 19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FFD1BA" id="Group 193" o:spid="_x0000_s1026" style="position:absolute;margin-left:6.1pt;margin-top:8.85pt;width:12.25pt;height:12.25pt;z-index:-25155891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">
                      <v:shape id="Graphic 19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8592" behindDoc="1" locked="0" layoutInCell="1" allowOverlap="1" wp14:anchorId="107397A9" wp14:editId="3D8DF966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95" name="Group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96" name="Graphic 19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74CDA3" id="Group 195" o:spid="_x0000_s1026" style="position:absolute;margin-left:43.55pt;margin-top:8.85pt;width:12.25pt;height:12.25pt;z-index:-25155788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">
                      <v:shape id="Graphic 19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" path="m,146303r146303,l146303,,,,,146303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2726BF3A" w14:textId="77777777" w:rsidR="004D10F9" w:rsidRPr="005C4FF1" w:rsidRDefault="004D10F9" w:rsidP="004D10F9">
      <w:pPr>
        <w:pStyle w:val="TableParagraph"/>
        <w:jc w:val="right"/>
        <w:rPr>
          <w:rFonts w:ascii="Montserrat" w:hAnsi="Montserrat"/>
          <w:sz w:val="20"/>
          <w:szCs w:val="20"/>
        </w:rPr>
        <w:sectPr w:rsidR="004D10F9" w:rsidRPr="005C4FF1" w:rsidSect="004D10F9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2239"/>
        <w:gridCol w:w="596"/>
        <w:gridCol w:w="1615"/>
      </w:tblGrid>
      <w:tr w:rsidR="004D10F9" w:rsidRPr="005C4FF1" w14:paraId="7C052B4C" w14:textId="77777777" w:rsidTr="00132506">
        <w:trPr>
          <w:trHeight w:val="337"/>
        </w:trPr>
        <w:tc>
          <w:tcPr>
            <w:tcW w:w="10259" w:type="dxa"/>
            <w:gridSpan w:val="4"/>
            <w:shd w:val="clear" w:color="auto" w:fill="BEBEBE"/>
          </w:tcPr>
          <w:p w14:paraId="1482E12D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lastRenderedPageBreak/>
              <w:t>Szatnie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drużyn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(I.15)</w:t>
            </w:r>
          </w:p>
        </w:tc>
      </w:tr>
      <w:tr w:rsidR="004D10F9" w:rsidRPr="005C4FF1" w14:paraId="39082D61" w14:textId="77777777" w:rsidTr="00132506">
        <w:trPr>
          <w:trHeight w:val="340"/>
        </w:trPr>
        <w:tc>
          <w:tcPr>
            <w:tcW w:w="5809" w:type="dxa"/>
          </w:tcPr>
          <w:p w14:paraId="6D5B0C66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39" w:type="dxa"/>
          </w:tcPr>
          <w:p w14:paraId="58F7A6C1" w14:textId="77777777" w:rsidR="004D10F9" w:rsidRPr="005C4FF1" w:rsidRDefault="004D10F9" w:rsidP="00132506">
            <w:pPr>
              <w:pStyle w:val="TableParagraph"/>
              <w:spacing w:before="11"/>
              <w:ind w:left="182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Szatnia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gospodarzy</w:t>
            </w:r>
          </w:p>
        </w:tc>
        <w:tc>
          <w:tcPr>
            <w:tcW w:w="2211" w:type="dxa"/>
            <w:gridSpan w:val="2"/>
          </w:tcPr>
          <w:p w14:paraId="2FC52423" w14:textId="77777777" w:rsidR="004D10F9" w:rsidRPr="005C4FF1" w:rsidRDefault="004D10F9" w:rsidP="00132506">
            <w:pPr>
              <w:pStyle w:val="TableParagraph"/>
              <w:spacing w:before="11"/>
              <w:ind w:left="469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Szatnia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gości</w:t>
            </w:r>
          </w:p>
        </w:tc>
      </w:tr>
      <w:tr w:rsidR="004D10F9" w:rsidRPr="005C4FF1" w14:paraId="1D8E5C70" w14:textId="77777777" w:rsidTr="00132506">
        <w:trPr>
          <w:trHeight w:val="635"/>
        </w:trPr>
        <w:tc>
          <w:tcPr>
            <w:tcW w:w="5809" w:type="dxa"/>
          </w:tcPr>
          <w:p w14:paraId="09C1B3D7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Powierzchnia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(nie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licząc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powierzchni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natrysków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10"/>
                <w:sz w:val="20"/>
                <w:szCs w:val="20"/>
              </w:rPr>
              <w:t>i</w:t>
            </w:r>
          </w:p>
          <w:p w14:paraId="671CEB29" w14:textId="77777777" w:rsidR="004D10F9" w:rsidRPr="005C4FF1" w:rsidRDefault="004D10F9" w:rsidP="00132506">
            <w:pPr>
              <w:pStyle w:val="TableParagraph"/>
              <w:spacing w:before="43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toalet)</w:t>
            </w:r>
          </w:p>
        </w:tc>
        <w:tc>
          <w:tcPr>
            <w:tcW w:w="2239" w:type="dxa"/>
          </w:tcPr>
          <w:p w14:paraId="5B767C9A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11" w:type="dxa"/>
            <w:gridSpan w:val="2"/>
          </w:tcPr>
          <w:p w14:paraId="6B9711AF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61E87F71" w14:textId="77777777" w:rsidTr="00132506">
        <w:trPr>
          <w:trHeight w:val="340"/>
        </w:trPr>
        <w:tc>
          <w:tcPr>
            <w:tcW w:w="5809" w:type="dxa"/>
          </w:tcPr>
          <w:p w14:paraId="797D03E2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siedzenia</w:t>
            </w:r>
          </w:p>
        </w:tc>
        <w:tc>
          <w:tcPr>
            <w:tcW w:w="2239" w:type="dxa"/>
          </w:tcPr>
          <w:p w14:paraId="4C0AF514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11" w:type="dxa"/>
            <w:gridSpan w:val="2"/>
          </w:tcPr>
          <w:p w14:paraId="5B68E365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287C1C67" w14:textId="77777777" w:rsidTr="00132506">
        <w:trPr>
          <w:trHeight w:val="340"/>
        </w:trPr>
        <w:tc>
          <w:tcPr>
            <w:tcW w:w="5809" w:type="dxa"/>
          </w:tcPr>
          <w:p w14:paraId="2F6E0584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wieszaków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lub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szafek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odzież</w:t>
            </w:r>
          </w:p>
        </w:tc>
        <w:tc>
          <w:tcPr>
            <w:tcW w:w="2239" w:type="dxa"/>
          </w:tcPr>
          <w:p w14:paraId="2AD66F46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11" w:type="dxa"/>
            <w:gridSpan w:val="2"/>
          </w:tcPr>
          <w:p w14:paraId="7F778D7E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6D49874A" w14:textId="77777777" w:rsidTr="00132506">
        <w:trPr>
          <w:trHeight w:val="338"/>
        </w:trPr>
        <w:tc>
          <w:tcPr>
            <w:tcW w:w="5809" w:type="dxa"/>
          </w:tcPr>
          <w:p w14:paraId="3C5A582F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pryszniców</w:t>
            </w:r>
          </w:p>
        </w:tc>
        <w:tc>
          <w:tcPr>
            <w:tcW w:w="2239" w:type="dxa"/>
          </w:tcPr>
          <w:p w14:paraId="70F5E8D3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11" w:type="dxa"/>
            <w:gridSpan w:val="2"/>
          </w:tcPr>
          <w:p w14:paraId="24F1DA1E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2D69EB07" w14:textId="77777777" w:rsidTr="00132506">
        <w:trPr>
          <w:trHeight w:val="340"/>
        </w:trPr>
        <w:tc>
          <w:tcPr>
            <w:tcW w:w="5809" w:type="dxa"/>
          </w:tcPr>
          <w:p w14:paraId="38D80C48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 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sedesem</w:t>
            </w:r>
          </w:p>
        </w:tc>
        <w:tc>
          <w:tcPr>
            <w:tcW w:w="2239" w:type="dxa"/>
          </w:tcPr>
          <w:p w14:paraId="535BFD4C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11" w:type="dxa"/>
            <w:gridSpan w:val="2"/>
          </w:tcPr>
          <w:p w14:paraId="0B112FF8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745E3296" w14:textId="77777777" w:rsidTr="00132506">
        <w:trPr>
          <w:trHeight w:val="340"/>
        </w:trPr>
        <w:tc>
          <w:tcPr>
            <w:tcW w:w="5809" w:type="dxa"/>
          </w:tcPr>
          <w:p w14:paraId="536A2C48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pisuarów</w:t>
            </w:r>
          </w:p>
        </w:tc>
        <w:tc>
          <w:tcPr>
            <w:tcW w:w="2239" w:type="dxa"/>
          </w:tcPr>
          <w:p w14:paraId="2B319D99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11" w:type="dxa"/>
            <w:gridSpan w:val="2"/>
          </w:tcPr>
          <w:p w14:paraId="2977CF73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268DD35B" w14:textId="77777777" w:rsidTr="00132506">
        <w:trPr>
          <w:trHeight w:val="340"/>
        </w:trPr>
        <w:tc>
          <w:tcPr>
            <w:tcW w:w="5809" w:type="dxa"/>
          </w:tcPr>
          <w:p w14:paraId="5CC78D17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tablic 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wyposażeniem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prezentacji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taktyki</w:t>
            </w:r>
          </w:p>
        </w:tc>
        <w:tc>
          <w:tcPr>
            <w:tcW w:w="2239" w:type="dxa"/>
          </w:tcPr>
          <w:p w14:paraId="6E7C9B12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11" w:type="dxa"/>
            <w:gridSpan w:val="2"/>
          </w:tcPr>
          <w:p w14:paraId="3D55FB13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1E1B85F8" w14:textId="77777777" w:rsidTr="00132506">
        <w:trPr>
          <w:trHeight w:val="635"/>
        </w:trPr>
        <w:tc>
          <w:tcPr>
            <w:tcW w:w="8644" w:type="dxa"/>
            <w:gridSpan w:val="3"/>
          </w:tcPr>
          <w:p w14:paraId="29F22087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gości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takim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samym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standardzie,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szatnia dla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drużyny</w:t>
            </w:r>
          </w:p>
          <w:p w14:paraId="48D6A60C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gospodarzy?</w:t>
            </w:r>
          </w:p>
        </w:tc>
        <w:tc>
          <w:tcPr>
            <w:tcW w:w="1615" w:type="dxa"/>
          </w:tcPr>
          <w:p w14:paraId="6DACED61" w14:textId="77777777" w:rsidR="004D10F9" w:rsidRPr="005C4FF1" w:rsidRDefault="004D10F9" w:rsidP="00132506">
            <w:pPr>
              <w:pStyle w:val="TableParagraph"/>
              <w:tabs>
                <w:tab w:val="left" w:pos="1192"/>
              </w:tabs>
              <w:spacing w:before="157"/>
              <w:ind w:left="444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59616" behindDoc="1" locked="0" layoutInCell="1" allowOverlap="1" wp14:anchorId="0AA59114" wp14:editId="0CBB69A3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97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98" name="Graphic 19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0BAD9D" id="Group 197" o:spid="_x0000_s1026" style="position:absolute;margin-left:6.1pt;margin-top:8.85pt;width:12.25pt;height:12.25pt;z-index:-25155686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">
                      <v:shape id="Graphic 19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0640" behindDoc="1" locked="0" layoutInCell="1" allowOverlap="1" wp14:anchorId="0CD03CA1" wp14:editId="2BB2989F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199" name="Group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00" name="Graphic 20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FB9EB4" id="Group 199" o:spid="_x0000_s1026" style="position:absolute;margin-left:43.55pt;margin-top:8.85pt;width:12.25pt;height:12.25pt;z-index:-25155584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vaXlwIAAC0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">
                      <v:shape id="Graphic 20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20EF4BF2" w14:textId="77777777" w:rsidR="004D10F9" w:rsidRPr="005C4FF1" w:rsidRDefault="004D10F9" w:rsidP="004D10F9">
      <w:pPr>
        <w:spacing w:before="105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965"/>
        <w:gridCol w:w="650"/>
      </w:tblGrid>
      <w:tr w:rsidR="004D10F9" w:rsidRPr="005C4FF1" w14:paraId="3BC20CA6" w14:textId="77777777" w:rsidTr="00132506">
        <w:trPr>
          <w:trHeight w:val="340"/>
        </w:trPr>
        <w:tc>
          <w:tcPr>
            <w:tcW w:w="10259" w:type="dxa"/>
            <w:gridSpan w:val="3"/>
            <w:shd w:val="clear" w:color="auto" w:fill="BEBEBE"/>
          </w:tcPr>
          <w:p w14:paraId="17413605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Szatnia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(I.16)</w:t>
            </w:r>
          </w:p>
        </w:tc>
      </w:tr>
      <w:tr w:rsidR="004D10F9" w:rsidRPr="005C4FF1" w14:paraId="77EED73C" w14:textId="77777777" w:rsidTr="00132506">
        <w:trPr>
          <w:trHeight w:val="633"/>
        </w:trPr>
        <w:tc>
          <w:tcPr>
            <w:tcW w:w="8644" w:type="dxa"/>
          </w:tcPr>
          <w:p w14:paraId="1E6C03F0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 wyposażony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oddzieloną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szatni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dla</w:t>
            </w:r>
          </w:p>
          <w:p w14:paraId="30DFDA8A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zawodników,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lecz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znajdującą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ich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pobliżu?</w:t>
            </w:r>
          </w:p>
        </w:tc>
        <w:tc>
          <w:tcPr>
            <w:tcW w:w="965" w:type="dxa"/>
            <w:tcBorders>
              <w:right w:val="nil"/>
            </w:tcBorders>
          </w:tcPr>
          <w:p w14:paraId="16CFBD7F" w14:textId="77777777" w:rsidR="004D10F9" w:rsidRPr="005C4FF1" w:rsidRDefault="004D10F9" w:rsidP="00132506">
            <w:pPr>
              <w:pStyle w:val="TableParagraph"/>
              <w:spacing w:before="157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1664" behindDoc="1" locked="0" layoutInCell="1" allowOverlap="1" wp14:anchorId="7D95E513" wp14:editId="7A81F785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01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02" name="Graphic 20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23C516" id="Group 201" o:spid="_x0000_s1026" style="position:absolute;margin-left:6.1pt;margin-top:8.85pt;width:12.25pt;height:12.25pt;z-index:-25155481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">
                      <v:shape id="Graphic 20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3AA5710D" w14:textId="77777777" w:rsidR="004D10F9" w:rsidRPr="005C4FF1" w:rsidRDefault="004D10F9" w:rsidP="00132506">
            <w:pPr>
              <w:pStyle w:val="TableParagraph"/>
              <w:spacing w:before="157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2688" behindDoc="1" locked="0" layoutInCell="1" allowOverlap="1" wp14:anchorId="67019FA0" wp14:editId="4455B622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03" name="Group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04" name="Graphic 20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790A98" id="Group 203" o:spid="_x0000_s1026" style="position:absolute;margin-left:-4.7pt;margin-top:8.85pt;width:12.25pt;height:12.25pt;z-index:-25155379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">
                      <v:shape id="Graphic 20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EA932B6" w14:textId="77777777" w:rsidTr="00132506">
        <w:trPr>
          <w:trHeight w:val="340"/>
        </w:trPr>
        <w:tc>
          <w:tcPr>
            <w:tcW w:w="8644" w:type="dxa"/>
          </w:tcPr>
          <w:p w14:paraId="20C41EFF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znajduje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stół 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siedzenia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minimum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4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osób?</w:t>
            </w:r>
          </w:p>
        </w:tc>
        <w:tc>
          <w:tcPr>
            <w:tcW w:w="965" w:type="dxa"/>
            <w:tcBorders>
              <w:right w:val="nil"/>
            </w:tcBorders>
          </w:tcPr>
          <w:p w14:paraId="1EE5DC67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3712" behindDoc="1" locked="0" layoutInCell="1" allowOverlap="1" wp14:anchorId="27391D9B" wp14:editId="55318253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05" name="Group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06" name="Graphic 20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B4AAD2" id="Group 205" o:spid="_x0000_s1026" style="position:absolute;margin-left:6.1pt;margin-top:1.55pt;width:12.25pt;height:12.25pt;z-index:-25155276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B1g70uYAgAALQYAAA4AAAAAAAAAAAAAAAAALgIAAGRycy9lMm9Eb2Mu&#10;eG1sUEsBAi0AFAAGAAgAAAAhAESzqrzcAAAABgEAAA8AAAAAAAAAAAAAAAAA8gQAAGRycy9kb3du&#10;cmV2LnhtbFBLBQYAAAAABAAEAPMAAAD7BQAAAAA=&#10;">
                      <v:shape id="Graphic 20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734524FF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4736" behindDoc="1" locked="0" layoutInCell="1" allowOverlap="1" wp14:anchorId="67617AC6" wp14:editId="21AFE8DB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07" name="Group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08" name="Graphic 20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B47AA" id="Group 207" o:spid="_x0000_s1026" style="position:absolute;margin-left:-4.7pt;margin-top:1.55pt;width:12.25pt;height:12.25pt;z-index:-25155174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">
                      <v:shape id="Graphic 20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E2ED18C" w14:textId="77777777" w:rsidTr="00132506">
        <w:trPr>
          <w:trHeight w:val="635"/>
        </w:trPr>
        <w:tc>
          <w:tcPr>
            <w:tcW w:w="8644" w:type="dxa"/>
          </w:tcPr>
          <w:p w14:paraId="7C0B557E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znajdują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wieszaki lub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szafki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odzież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minimum </w:t>
            </w:r>
            <w:r w:rsidRPr="005C4FF1">
              <w:rPr>
                <w:rFonts w:ascii="Montserrat" w:hAnsi="Montserrat"/>
                <w:spacing w:val="-10"/>
                <w:sz w:val="20"/>
                <w:szCs w:val="20"/>
              </w:rPr>
              <w:t>4</w:t>
            </w:r>
          </w:p>
          <w:p w14:paraId="59DBB9C2" w14:textId="77777777" w:rsidR="004D10F9" w:rsidRPr="005C4FF1" w:rsidRDefault="004D10F9" w:rsidP="00132506">
            <w:pPr>
              <w:pStyle w:val="TableParagraph"/>
              <w:spacing w:before="43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osób?</w:t>
            </w:r>
          </w:p>
        </w:tc>
        <w:tc>
          <w:tcPr>
            <w:tcW w:w="965" w:type="dxa"/>
            <w:tcBorders>
              <w:right w:val="nil"/>
            </w:tcBorders>
          </w:tcPr>
          <w:p w14:paraId="5D723266" w14:textId="77777777" w:rsidR="004D10F9" w:rsidRPr="005C4FF1" w:rsidRDefault="004D10F9" w:rsidP="00132506">
            <w:pPr>
              <w:pStyle w:val="TableParagraph"/>
              <w:spacing w:before="159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5760" behindDoc="1" locked="0" layoutInCell="1" allowOverlap="1" wp14:anchorId="7484D4C0" wp14:editId="26E2B69F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09" name="Group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10" name="Graphic 21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C18C09" id="Group 209" o:spid="_x0000_s1026" style="position:absolute;margin-left:6.1pt;margin-top:8.95pt;width:12.25pt;height:12.25pt;z-index:-25155072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SD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">
                      <v:shape id="Graphic 21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0104549E" w14:textId="77777777" w:rsidR="004D10F9" w:rsidRPr="005C4FF1" w:rsidRDefault="004D10F9" w:rsidP="00132506">
            <w:pPr>
              <w:pStyle w:val="TableParagraph"/>
              <w:spacing w:before="159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6784" behindDoc="1" locked="0" layoutInCell="1" allowOverlap="1" wp14:anchorId="6284C8C0" wp14:editId="1B166989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11" name="Group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12" name="Graphic 21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231843" id="Group 211" o:spid="_x0000_s1026" style="position:absolute;margin-left:-4.7pt;margin-top:8.95pt;width:12.25pt;height:12.25pt;z-index:-25154969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UN+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">
                      <v:shape id="Graphic 21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724D01AD" w14:textId="77777777" w:rsidTr="00132506">
        <w:trPr>
          <w:trHeight w:val="635"/>
        </w:trPr>
        <w:tc>
          <w:tcPr>
            <w:tcW w:w="8644" w:type="dxa"/>
          </w:tcPr>
          <w:p w14:paraId="0529986B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 lub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bezpośrednim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jej pobliżu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znajduje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minimum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10"/>
                <w:sz w:val="20"/>
                <w:szCs w:val="20"/>
              </w:rPr>
              <w:t>1</w:t>
            </w:r>
          </w:p>
          <w:p w14:paraId="27C8F476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prysznic?</w:t>
            </w:r>
          </w:p>
        </w:tc>
        <w:tc>
          <w:tcPr>
            <w:tcW w:w="965" w:type="dxa"/>
            <w:tcBorders>
              <w:right w:val="nil"/>
            </w:tcBorders>
          </w:tcPr>
          <w:p w14:paraId="63571BCF" w14:textId="77777777" w:rsidR="004D10F9" w:rsidRPr="005C4FF1" w:rsidRDefault="004D10F9" w:rsidP="00132506">
            <w:pPr>
              <w:pStyle w:val="TableParagraph"/>
              <w:spacing w:before="157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7808" behindDoc="1" locked="0" layoutInCell="1" allowOverlap="1" wp14:anchorId="45DB62F1" wp14:editId="0C6F9DE8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13" name="Group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14" name="Graphic 21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F38BC9" id="Group 213" o:spid="_x0000_s1026" style="position:absolute;margin-left:6.1pt;margin-top:8.85pt;width:12.25pt;height:12.25pt;z-index:-25154867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1qi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">
                      <v:shape id="Graphic 21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1FD2BA97" w14:textId="77777777" w:rsidR="004D10F9" w:rsidRPr="005C4FF1" w:rsidRDefault="004D10F9" w:rsidP="00132506">
            <w:pPr>
              <w:pStyle w:val="TableParagraph"/>
              <w:spacing w:before="157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8832" behindDoc="1" locked="0" layoutInCell="1" allowOverlap="1" wp14:anchorId="31098567" wp14:editId="554F9C21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15" name="Group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16" name="Graphic 21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6104B3" id="Group 215" o:spid="_x0000_s1026" style="position:absolute;margin-left:-4.7pt;margin-top:8.85pt;width:12.25pt;height:12.25pt;z-index:-25154764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31f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">
                      <v:shape id="Graphic 21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79352C1" w14:textId="77777777" w:rsidTr="00132506">
        <w:trPr>
          <w:trHeight w:val="633"/>
        </w:trPr>
        <w:tc>
          <w:tcPr>
            <w:tcW w:w="8644" w:type="dxa"/>
          </w:tcPr>
          <w:p w14:paraId="0F464D5A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 lub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bezpośrednim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jej pobliżu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znajduje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minimum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10"/>
                <w:sz w:val="20"/>
                <w:szCs w:val="20"/>
              </w:rPr>
              <w:t>1</w:t>
            </w:r>
          </w:p>
          <w:p w14:paraId="171220C8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toaleta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sedesem?</w:t>
            </w:r>
          </w:p>
        </w:tc>
        <w:tc>
          <w:tcPr>
            <w:tcW w:w="965" w:type="dxa"/>
            <w:tcBorders>
              <w:right w:val="nil"/>
            </w:tcBorders>
          </w:tcPr>
          <w:p w14:paraId="2D805D24" w14:textId="77777777" w:rsidR="004D10F9" w:rsidRPr="005C4FF1" w:rsidRDefault="004D10F9" w:rsidP="00132506">
            <w:pPr>
              <w:pStyle w:val="TableParagraph"/>
              <w:spacing w:before="157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69856" behindDoc="1" locked="0" layoutInCell="1" allowOverlap="1" wp14:anchorId="6A25846A" wp14:editId="3C55BBF6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17" name="Group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18" name="Graphic 21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443B50" id="Group 217" o:spid="_x0000_s1026" style="position:absolute;margin-left:6.1pt;margin-top:8.85pt;width:12.25pt;height:12.25pt;z-index:-25154662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BjB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">
                      <v:shape id="Graphic 21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308208AB" w14:textId="77777777" w:rsidR="004D10F9" w:rsidRPr="005C4FF1" w:rsidRDefault="004D10F9" w:rsidP="00132506">
            <w:pPr>
              <w:pStyle w:val="TableParagraph"/>
              <w:spacing w:before="157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0880" behindDoc="1" locked="0" layoutInCell="1" allowOverlap="1" wp14:anchorId="4018A3F5" wp14:editId="0C56D4CF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19" name="Group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20" name="Graphic 22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CAC1CB" id="Group 219" o:spid="_x0000_s1026" style="position:absolute;margin-left:-4.7pt;margin-top:8.85pt;width:12.25pt;height:12.25pt;z-index:-25154560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K+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">
                      <v:shape id="Graphic 22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39DA664B" w14:textId="77777777" w:rsidR="004D10F9" w:rsidRPr="005C4FF1" w:rsidRDefault="004D10F9" w:rsidP="004D10F9">
      <w:pPr>
        <w:spacing w:before="91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48D4BC3E" w14:textId="77777777" w:rsidTr="00132506">
        <w:trPr>
          <w:trHeight w:val="337"/>
        </w:trPr>
        <w:tc>
          <w:tcPr>
            <w:tcW w:w="10259" w:type="dxa"/>
            <w:gridSpan w:val="2"/>
            <w:shd w:val="clear" w:color="auto" w:fill="BEBEBE"/>
          </w:tcPr>
          <w:p w14:paraId="0A931D39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Nagłośnienie</w:t>
            </w:r>
            <w:r w:rsidRPr="005C4FF1">
              <w:rPr>
                <w:rFonts w:ascii="Montserrat" w:hAnsi="Montserrat"/>
                <w:b/>
                <w:spacing w:val="-9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(I.17)</w:t>
            </w:r>
          </w:p>
        </w:tc>
      </w:tr>
      <w:tr w:rsidR="004D10F9" w:rsidRPr="005C4FF1" w14:paraId="133EB741" w14:textId="77777777" w:rsidTr="00132506">
        <w:trPr>
          <w:trHeight w:val="952"/>
        </w:trPr>
        <w:tc>
          <w:tcPr>
            <w:tcW w:w="8644" w:type="dxa"/>
          </w:tcPr>
          <w:p w14:paraId="24467AA1" w14:textId="77777777" w:rsidR="004D10F9" w:rsidRPr="005C4FF1" w:rsidRDefault="004D10F9" w:rsidP="00132506">
            <w:pPr>
              <w:pStyle w:val="TableParagraph"/>
              <w:spacing w:before="1" w:line="276" w:lineRule="auto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 Stadion jest wyposażony w dobrze słyszalny w każdej części Stadionu system nagłośnienia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służący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spikerowi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zawodów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przekazywania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informacji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dotyczących</w:t>
            </w:r>
          </w:p>
          <w:p w14:paraId="3EDB3FBD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kwestii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organizacyjnych 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porządkowych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związanych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meczem?</w:t>
            </w:r>
          </w:p>
        </w:tc>
        <w:tc>
          <w:tcPr>
            <w:tcW w:w="1615" w:type="dxa"/>
          </w:tcPr>
          <w:p w14:paraId="7C2919E9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4FD40132" w14:textId="77777777" w:rsidR="004D10F9" w:rsidRPr="005C4FF1" w:rsidRDefault="004D10F9" w:rsidP="00132506">
            <w:pPr>
              <w:pStyle w:val="TableParagraph"/>
              <w:tabs>
                <w:tab w:val="left" w:pos="1192"/>
              </w:tabs>
              <w:ind w:left="444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1904" behindDoc="1" locked="0" layoutInCell="1" allowOverlap="1" wp14:anchorId="7A2EC4C4" wp14:editId="6F3F7C8D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21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22" name="Graphic 22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5E817" id="Group 221" o:spid="_x0000_s1026" style="position:absolute;margin-left:6.1pt;margin-top:1pt;width:12.25pt;height:12.25pt;z-index:-25154457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PVD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">
                      <v:shape id="Graphic 22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2928" behindDoc="1" locked="0" layoutInCell="1" allowOverlap="1" wp14:anchorId="719A160B" wp14:editId="3F4CA8B2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23" name="Group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24" name="Graphic 22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6691CD" id="Group 223" o:spid="_x0000_s1026" style="position:absolute;margin-left:43.55pt;margin-top:1pt;width:12.25pt;height:12.25pt;z-index:-25154355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uyf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">
                      <v:shape id="Graphic 22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6808F527" w14:textId="77777777" w:rsidR="004D10F9" w:rsidRPr="005C4FF1" w:rsidRDefault="004D10F9" w:rsidP="004D10F9">
      <w:pPr>
        <w:spacing w:before="90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2"/>
        <w:gridCol w:w="1702"/>
        <w:gridCol w:w="1615"/>
      </w:tblGrid>
      <w:tr w:rsidR="004D10F9" w:rsidRPr="005C4FF1" w14:paraId="5293F2B4" w14:textId="77777777" w:rsidTr="00132506">
        <w:trPr>
          <w:trHeight w:val="340"/>
        </w:trPr>
        <w:tc>
          <w:tcPr>
            <w:tcW w:w="10259" w:type="dxa"/>
            <w:gridSpan w:val="3"/>
            <w:shd w:val="clear" w:color="auto" w:fill="BEBEBE"/>
          </w:tcPr>
          <w:p w14:paraId="3AB1D061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Oświetlenie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(I.18)</w:t>
            </w:r>
          </w:p>
        </w:tc>
      </w:tr>
      <w:tr w:rsidR="004D10F9" w:rsidRPr="005C4FF1" w14:paraId="41F709FA" w14:textId="77777777" w:rsidTr="00132506">
        <w:trPr>
          <w:trHeight w:val="337"/>
        </w:trPr>
        <w:tc>
          <w:tcPr>
            <w:tcW w:w="8644" w:type="dxa"/>
            <w:gridSpan w:val="2"/>
          </w:tcPr>
          <w:p w14:paraId="10D2B896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posiada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system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sztucznego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oświetlenia?</w:t>
            </w:r>
          </w:p>
        </w:tc>
        <w:tc>
          <w:tcPr>
            <w:tcW w:w="1615" w:type="dxa"/>
          </w:tcPr>
          <w:p w14:paraId="7F001A1F" w14:textId="77777777" w:rsidR="004D10F9" w:rsidRPr="005C4FF1" w:rsidRDefault="004D10F9" w:rsidP="00132506">
            <w:pPr>
              <w:pStyle w:val="TableParagraph"/>
              <w:tabs>
                <w:tab w:val="left" w:pos="1192"/>
              </w:tabs>
              <w:spacing w:before="8"/>
              <w:ind w:left="444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3952" behindDoc="1" locked="0" layoutInCell="1" allowOverlap="1" wp14:anchorId="7AF08283" wp14:editId="77CBD139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225" name="Group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26" name="Graphic 22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3E23A1" id="Group 225" o:spid="_x0000_s1026" style="position:absolute;margin-left:6.1pt;margin-top:1.4pt;width:12.25pt;height:12.25pt;z-index:-25154252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sti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">
                      <v:shape id="Graphic 22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4976" behindDoc="1" locked="0" layoutInCell="1" allowOverlap="1" wp14:anchorId="61267ECD" wp14:editId="1CDB6B7F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227" name="Group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28" name="Graphic 22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CD8494" id="Group 227" o:spid="_x0000_s1026" style="position:absolute;margin-left:43.55pt;margin-top:1.4pt;width:12.25pt;height:12.25pt;z-index:-25154150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a78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">
                      <v:shape id="Graphic 22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208AE51" w14:textId="77777777" w:rsidTr="00132506">
        <w:trPr>
          <w:trHeight w:val="340"/>
        </w:trPr>
        <w:tc>
          <w:tcPr>
            <w:tcW w:w="6942" w:type="dxa"/>
          </w:tcPr>
          <w:p w14:paraId="3D469942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oświetlenie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pokrywa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równomiernie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każdy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obszar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gry?</w:t>
            </w:r>
          </w:p>
        </w:tc>
        <w:tc>
          <w:tcPr>
            <w:tcW w:w="3317" w:type="dxa"/>
            <w:gridSpan w:val="2"/>
          </w:tcPr>
          <w:p w14:paraId="58723FDC" w14:textId="77777777" w:rsidR="004D10F9" w:rsidRPr="005C4FF1" w:rsidRDefault="004D10F9" w:rsidP="00132506">
            <w:pPr>
              <w:pStyle w:val="TableParagraph"/>
              <w:tabs>
                <w:tab w:val="left" w:pos="1252"/>
                <w:tab w:val="left" w:pos="2002"/>
              </w:tabs>
              <w:spacing w:before="11"/>
              <w:ind w:left="444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6000" behindDoc="1" locked="0" layoutInCell="1" allowOverlap="1" wp14:anchorId="28B7A5A1" wp14:editId="2859D7B3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29" name="Group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30" name="Graphic 23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466585" id="Group 229" o:spid="_x0000_s1026" style="position:absolute;margin-left:6.1pt;margin-top:1.55pt;width:12.25pt;height:12.25pt;z-index:-25154048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P8HQKqYAgAALQYAAA4AAAAAAAAAAAAAAAAALgIAAGRycy9lMm9Eb2Mu&#10;eG1sUEsBAi0AFAAGAAgAAAAhAESzqrzcAAAABgEAAA8AAAAAAAAAAAAAAAAA8gQAAGRycy9kb3du&#10;cmV2LnhtbFBLBQYAAAAABAAEAPMAAAD7BQAAAAA=&#10;">
                      <v:shape id="Graphic 23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7024" behindDoc="1" locked="0" layoutInCell="1" allowOverlap="1" wp14:anchorId="19B4A913" wp14:editId="42C6F679">
                      <wp:simplePos x="0" y="0"/>
                      <wp:positionH relativeFrom="column">
                        <wp:posOffset>591311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31" name="Group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32" name="Graphic 23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098783" id="Group 231" o:spid="_x0000_s1026" style="position:absolute;margin-left:46.55pt;margin-top:1.55pt;width:12.25pt;height:12.25pt;z-index:-25153945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">
                      <v:shape id="Graphic 23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8048" behindDoc="1" locked="0" layoutInCell="1" allowOverlap="1" wp14:anchorId="65EA5F1D" wp14:editId="6B4FCF99">
                      <wp:simplePos x="0" y="0"/>
                      <wp:positionH relativeFrom="column">
                        <wp:posOffset>1067180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33" name="Group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34" name="Graphic 23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602CD8" id="Group 233" o:spid="_x0000_s1026" style="position:absolute;margin-left:84.05pt;margin-top:1.55pt;width:12.25pt;height:12.25pt;z-index:-25153843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">
                      <v:shape id="Graphic 23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proofErr w:type="spellStart"/>
            <w:r w:rsidRPr="005C4FF1">
              <w:rPr>
                <w:rFonts w:ascii="Montserrat" w:hAnsi="Montserrat"/>
                <w:sz w:val="20"/>
                <w:szCs w:val="20"/>
              </w:rPr>
              <w:t>nie</w:t>
            </w:r>
            <w:proofErr w:type="spellEnd"/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dotyczy</w:t>
            </w:r>
          </w:p>
        </w:tc>
      </w:tr>
      <w:tr w:rsidR="004D10F9" w:rsidRPr="005C4FF1" w14:paraId="22A729F9" w14:textId="77777777" w:rsidTr="00132506">
        <w:trPr>
          <w:trHeight w:val="340"/>
        </w:trPr>
        <w:tc>
          <w:tcPr>
            <w:tcW w:w="8644" w:type="dxa"/>
            <w:gridSpan w:val="2"/>
          </w:tcPr>
          <w:p w14:paraId="121439A3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Natężenie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oświetlenia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pionowego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gry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[</w:t>
            </w:r>
            <w:proofErr w:type="spellStart"/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Ev</w:t>
            </w:r>
            <w:proofErr w:type="spellEnd"/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(lx)]</w:t>
            </w:r>
          </w:p>
        </w:tc>
        <w:tc>
          <w:tcPr>
            <w:tcW w:w="1615" w:type="dxa"/>
          </w:tcPr>
          <w:p w14:paraId="2CF3DE62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15E19203" w14:textId="77777777" w:rsidTr="00132506">
        <w:trPr>
          <w:trHeight w:val="340"/>
        </w:trPr>
        <w:tc>
          <w:tcPr>
            <w:tcW w:w="8644" w:type="dxa"/>
            <w:gridSpan w:val="2"/>
          </w:tcPr>
          <w:p w14:paraId="0201FD2B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Data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wykonania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pomiarów</w:t>
            </w:r>
          </w:p>
        </w:tc>
        <w:tc>
          <w:tcPr>
            <w:tcW w:w="1615" w:type="dxa"/>
          </w:tcPr>
          <w:p w14:paraId="215A0795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09AB2E06" w14:textId="77777777" w:rsidR="004D10F9" w:rsidRPr="005C4FF1" w:rsidRDefault="004D10F9" w:rsidP="004D10F9">
      <w:pPr>
        <w:spacing w:before="89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3BEDAB71" w14:textId="77777777" w:rsidTr="00132506">
        <w:trPr>
          <w:trHeight w:val="340"/>
        </w:trPr>
        <w:tc>
          <w:tcPr>
            <w:tcW w:w="10259" w:type="dxa"/>
            <w:gridSpan w:val="2"/>
            <w:shd w:val="clear" w:color="auto" w:fill="BEBEBE"/>
          </w:tcPr>
          <w:p w14:paraId="071140C0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 xml:space="preserve">Parking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(I.19)</w:t>
            </w:r>
          </w:p>
        </w:tc>
      </w:tr>
      <w:tr w:rsidR="004D10F9" w:rsidRPr="005C4FF1" w14:paraId="23941128" w14:textId="77777777" w:rsidTr="00132506">
        <w:trPr>
          <w:trHeight w:val="636"/>
        </w:trPr>
        <w:tc>
          <w:tcPr>
            <w:tcW w:w="8644" w:type="dxa"/>
            <w:tcBorders>
              <w:bottom w:val="dashSmallGap" w:sz="4" w:space="0" w:color="000000"/>
            </w:tcBorders>
          </w:tcPr>
          <w:p w14:paraId="27D6CF8A" w14:textId="77777777" w:rsidR="004D10F9" w:rsidRPr="005C4FF1" w:rsidRDefault="004D10F9" w:rsidP="00132506">
            <w:pPr>
              <w:pStyle w:val="TableParagraph"/>
              <w:spacing w:line="276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oznakowanych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parkingowych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dostępnych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działaczy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klubów,</w:t>
            </w:r>
          </w:p>
          <w:p w14:paraId="76E4B187" w14:textId="77777777" w:rsidR="004D10F9" w:rsidRPr="005C4FF1" w:rsidRDefault="004D10F9" w:rsidP="00132506">
            <w:pPr>
              <w:pStyle w:val="TableParagraph"/>
              <w:spacing w:before="43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innych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osób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funkcyjnych</w:t>
            </w:r>
          </w:p>
        </w:tc>
        <w:tc>
          <w:tcPr>
            <w:tcW w:w="1615" w:type="dxa"/>
            <w:tcBorders>
              <w:bottom w:val="dashSmallGap" w:sz="4" w:space="0" w:color="000000"/>
            </w:tcBorders>
          </w:tcPr>
          <w:p w14:paraId="3E7B846D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1454FB51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262F0EB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 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autokarów</w:t>
            </w:r>
          </w:p>
        </w:tc>
        <w:tc>
          <w:tcPr>
            <w:tcW w:w="161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8C1227E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19EF54EF" w14:textId="77777777" w:rsidTr="00132506">
        <w:trPr>
          <w:trHeight w:val="338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1B3A1E1B" w14:textId="77777777" w:rsidR="004D10F9" w:rsidRPr="005C4FF1" w:rsidRDefault="004D10F9" w:rsidP="00132506">
            <w:pPr>
              <w:pStyle w:val="TableParagraph"/>
              <w:spacing w:before="8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samochodów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osobowych</w:t>
            </w:r>
          </w:p>
        </w:tc>
        <w:tc>
          <w:tcPr>
            <w:tcW w:w="1615" w:type="dxa"/>
            <w:tcBorders>
              <w:top w:val="dashSmallGap" w:sz="4" w:space="0" w:color="000000"/>
            </w:tcBorders>
          </w:tcPr>
          <w:p w14:paraId="1FA1B6D2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697ABDB1" w14:textId="77777777" w:rsidTr="00132506">
        <w:trPr>
          <w:trHeight w:val="635"/>
        </w:trPr>
        <w:tc>
          <w:tcPr>
            <w:tcW w:w="8644" w:type="dxa"/>
          </w:tcPr>
          <w:p w14:paraId="0D9A029C" w14:textId="77777777" w:rsidR="004D10F9" w:rsidRPr="005C4FF1" w:rsidRDefault="004D10F9" w:rsidP="00132506">
            <w:pPr>
              <w:pStyle w:val="TableParagraph"/>
              <w:spacing w:before="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powyższe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parkingowe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rozmieszczone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wewnątrz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lub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pobliżu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Stadionu</w:t>
            </w:r>
          </w:p>
          <w:p w14:paraId="6862CD79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odizolowanie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od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publiczności?</w:t>
            </w:r>
          </w:p>
        </w:tc>
        <w:tc>
          <w:tcPr>
            <w:tcW w:w="1615" w:type="dxa"/>
          </w:tcPr>
          <w:p w14:paraId="31717AA4" w14:textId="77777777" w:rsidR="004D10F9" w:rsidRPr="005C4FF1" w:rsidRDefault="004D10F9" w:rsidP="00132506">
            <w:pPr>
              <w:pStyle w:val="TableParagraph"/>
              <w:tabs>
                <w:tab w:val="left" w:pos="1192"/>
              </w:tabs>
              <w:spacing w:before="159"/>
              <w:ind w:left="444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79072" behindDoc="1" locked="0" layoutInCell="1" allowOverlap="1" wp14:anchorId="6FDC0848" wp14:editId="67369AFB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35" name="Group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36" name="Graphic 23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D884B0" id="Group 235" o:spid="_x0000_s1026" style="position:absolute;margin-left:6.1pt;margin-top:8.95pt;width:12.25pt;height:12.25pt;z-index:-25153740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">
                      <v:shape id="Graphic 23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" path="m,146304r146303,l146303,,,,,146304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0096" behindDoc="1" locked="0" layoutInCell="1" allowOverlap="1" wp14:anchorId="34E46D85" wp14:editId="3A4A5518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37" name="Group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38" name="Graphic 23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4"/>
                                      </a:moveTo>
                                      <a:lnTo>
                                        <a:pt x="146303" y="146304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35343C" id="Group 237" o:spid="_x0000_s1026" style="position:absolute;margin-left:43.55pt;margin-top:8.95pt;width:12.25pt;height:12.25pt;z-index:-25153638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">
                      <v:shape id="Graphic 23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" path="m,146304r146303,l146303,,,,,146304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5FC214D3" w14:textId="77777777" w:rsidR="004D10F9" w:rsidRDefault="004D10F9" w:rsidP="004D10F9">
      <w:pPr>
        <w:pStyle w:val="TableParagraph"/>
        <w:rPr>
          <w:rFonts w:ascii="Montserrat" w:hAnsi="Montserrat"/>
          <w:sz w:val="20"/>
          <w:szCs w:val="20"/>
        </w:rPr>
      </w:pPr>
    </w:p>
    <w:p w14:paraId="7AC3C258" w14:textId="77777777" w:rsidR="004D10F9" w:rsidRDefault="004D10F9" w:rsidP="004D10F9">
      <w:pPr>
        <w:pStyle w:val="TableParagraph"/>
        <w:rPr>
          <w:rFonts w:ascii="Montserrat" w:hAnsi="Montserrat"/>
          <w:sz w:val="20"/>
          <w:szCs w:val="20"/>
        </w:rPr>
      </w:pPr>
    </w:p>
    <w:p w14:paraId="7D98D7D4" w14:textId="77777777" w:rsidR="004D10F9" w:rsidRDefault="004D10F9" w:rsidP="004D10F9">
      <w:pPr>
        <w:pStyle w:val="TableParagraph"/>
        <w:rPr>
          <w:rFonts w:ascii="Montserrat" w:hAnsi="Montserrat"/>
          <w:sz w:val="20"/>
          <w:szCs w:val="20"/>
        </w:rPr>
      </w:pPr>
    </w:p>
    <w:p w14:paraId="24CC2085" w14:textId="77777777" w:rsidR="004D10F9" w:rsidRPr="005C4FF1" w:rsidRDefault="004D10F9" w:rsidP="004D10F9">
      <w:pPr>
        <w:pStyle w:val="TableParagraph"/>
        <w:rPr>
          <w:rFonts w:ascii="Montserrat" w:hAnsi="Montserrat"/>
          <w:sz w:val="20"/>
          <w:szCs w:val="20"/>
        </w:rPr>
        <w:sectPr w:rsidR="004D10F9" w:rsidRPr="005C4FF1" w:rsidSect="004D10F9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965"/>
        <w:gridCol w:w="650"/>
      </w:tblGrid>
      <w:tr w:rsidR="004D10F9" w:rsidRPr="005C4FF1" w14:paraId="48745C07" w14:textId="77777777" w:rsidTr="00132506">
        <w:trPr>
          <w:trHeight w:val="337"/>
        </w:trPr>
        <w:tc>
          <w:tcPr>
            <w:tcW w:w="10259" w:type="dxa"/>
            <w:gridSpan w:val="3"/>
            <w:shd w:val="clear" w:color="auto" w:fill="BEBEBE"/>
          </w:tcPr>
          <w:p w14:paraId="46085366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lastRenderedPageBreak/>
              <w:t>Urządzenia</w:t>
            </w:r>
            <w:r w:rsidRPr="005C4FF1">
              <w:rPr>
                <w:rFonts w:ascii="Montserrat" w:hAnsi="Montserrat"/>
                <w:b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sanitarne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(I.20)</w:t>
            </w:r>
          </w:p>
        </w:tc>
      </w:tr>
      <w:tr w:rsidR="004D10F9" w:rsidRPr="005C4FF1" w14:paraId="5C106624" w14:textId="77777777" w:rsidTr="00132506">
        <w:trPr>
          <w:trHeight w:val="340"/>
        </w:trPr>
        <w:tc>
          <w:tcPr>
            <w:tcW w:w="8644" w:type="dxa"/>
          </w:tcPr>
          <w:p w14:paraId="32FB4891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stałych toalet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mężczyzn</w:t>
            </w:r>
          </w:p>
        </w:tc>
        <w:tc>
          <w:tcPr>
            <w:tcW w:w="1615" w:type="dxa"/>
            <w:gridSpan w:val="2"/>
          </w:tcPr>
          <w:p w14:paraId="6D1BBC36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515BC8EB" w14:textId="77777777" w:rsidTr="00132506">
        <w:trPr>
          <w:trHeight w:val="340"/>
        </w:trPr>
        <w:tc>
          <w:tcPr>
            <w:tcW w:w="8644" w:type="dxa"/>
          </w:tcPr>
          <w:p w14:paraId="7C2B5D19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stałych toalet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kobiet</w:t>
            </w:r>
          </w:p>
        </w:tc>
        <w:tc>
          <w:tcPr>
            <w:tcW w:w="1615" w:type="dxa"/>
            <w:gridSpan w:val="2"/>
          </w:tcPr>
          <w:p w14:paraId="269F891C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1B674B4C" w14:textId="77777777" w:rsidTr="00132506">
        <w:trPr>
          <w:trHeight w:val="340"/>
        </w:trPr>
        <w:tc>
          <w:tcPr>
            <w:tcW w:w="8644" w:type="dxa"/>
          </w:tcPr>
          <w:p w14:paraId="4937BFBB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zgodne z przepisami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sanitarnymi?</w:t>
            </w:r>
          </w:p>
        </w:tc>
        <w:tc>
          <w:tcPr>
            <w:tcW w:w="965" w:type="dxa"/>
            <w:tcBorders>
              <w:right w:val="nil"/>
            </w:tcBorders>
          </w:tcPr>
          <w:p w14:paraId="7AC33309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1120" behindDoc="1" locked="0" layoutInCell="1" allowOverlap="1" wp14:anchorId="50AF4206" wp14:editId="6E84C4E1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39" name="Group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40" name="Graphic 24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A80B63" id="Group 239" o:spid="_x0000_s1026" style="position:absolute;margin-left:6.1pt;margin-top:1.55pt;width:12.25pt;height:12.25pt;z-index:-25153536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r/F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LdCv8WYAgAALQYAAA4AAAAAAAAAAAAAAAAALgIAAGRycy9lMm9Eb2Mu&#10;eG1sUEsBAi0AFAAGAAgAAAAhAESzqrzcAAAABgEAAA8AAAAAAAAAAAAAAAAA8gQAAGRycy9kb3du&#10;cmV2LnhtbFBLBQYAAAAABAAEAPMAAAD7BQAAAAA=&#10;">
                      <v:shape id="Graphic 24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2D89D2C3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2144" behindDoc="1" locked="0" layoutInCell="1" allowOverlap="1" wp14:anchorId="7681F0BC" wp14:editId="71FD4605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41" name="Group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42" name="Graphic 24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DC3BD5" id="Group 241" o:spid="_x0000_s1026" style="position:absolute;margin-left:-4.7pt;margin-top:1.55pt;width:12.25pt;height:12.25pt;z-index:-25153433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pg4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">
                      <v:shape id="Graphic 24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50FDCD25" w14:textId="77777777" w:rsidTr="00132506">
        <w:trPr>
          <w:trHeight w:val="340"/>
        </w:trPr>
        <w:tc>
          <w:tcPr>
            <w:tcW w:w="8644" w:type="dxa"/>
          </w:tcPr>
          <w:p w14:paraId="64C06EE2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 wyposażone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urządzenia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 mycia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przynajmniej z zimną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wodą?</w:t>
            </w:r>
          </w:p>
        </w:tc>
        <w:tc>
          <w:tcPr>
            <w:tcW w:w="965" w:type="dxa"/>
            <w:tcBorders>
              <w:right w:val="nil"/>
            </w:tcBorders>
          </w:tcPr>
          <w:p w14:paraId="456AD0DB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3168" behindDoc="1" locked="0" layoutInCell="1" allowOverlap="1" wp14:anchorId="1C74130C" wp14:editId="2C0B761F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43" name="Group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44" name="Graphic 24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0874CE" id="Group 243" o:spid="_x0000_s1026" style="position:absolute;margin-left:6.1pt;margin-top:1.55pt;width:12.25pt;height:12.25pt;z-index:-25153331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Hklw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">
                      <v:shape id="Graphic 24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2DDB4BF5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4192" behindDoc="1" locked="0" layoutInCell="1" allowOverlap="1" wp14:anchorId="4EBF5708" wp14:editId="1D7AAA98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45" name="Group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46" name="Graphic 24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300F5D" id="Group 245" o:spid="_x0000_s1026" style="position:absolute;margin-left:-4.7pt;margin-top:1.55pt;width:12.25pt;height:12.25pt;z-index:-25153228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KYZ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">
                      <v:shape id="Graphic 24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68C9CC3" w14:textId="77777777" w:rsidTr="00132506">
        <w:trPr>
          <w:trHeight w:val="340"/>
        </w:trPr>
        <w:tc>
          <w:tcPr>
            <w:tcW w:w="8644" w:type="dxa"/>
          </w:tcPr>
          <w:p w14:paraId="33B3E7CC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zaopatrzone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odpowiednią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ilość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ręczników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i/lub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suszarek do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rąk?</w:t>
            </w:r>
          </w:p>
        </w:tc>
        <w:tc>
          <w:tcPr>
            <w:tcW w:w="965" w:type="dxa"/>
            <w:tcBorders>
              <w:right w:val="nil"/>
            </w:tcBorders>
          </w:tcPr>
          <w:p w14:paraId="17D05168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5216" behindDoc="1" locked="0" layoutInCell="1" allowOverlap="1" wp14:anchorId="05EF5726" wp14:editId="49EEFCAF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47" name="Group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48" name="Graphic 24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42ACF4" id="Group 247" o:spid="_x0000_s1026" style="position:absolute;margin-left:6.1pt;margin-top:1.55pt;width:12.25pt;height:12.25pt;z-index:-25153126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8OH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NHvw4eYAgAALQYAAA4AAAAAAAAAAAAAAAAALgIAAGRycy9lMm9Eb2Mu&#10;eG1sUEsBAi0AFAAGAAgAAAAhAESzqrzcAAAABgEAAA8AAAAAAAAAAAAAAAAA8gQAAGRycy9kb3du&#10;cmV2LnhtbFBLBQYAAAAABAAEAPMAAAD7BQAAAAA=&#10;">
                      <v:shape id="Graphic 24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2DCFC385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6240" behindDoc="1" locked="0" layoutInCell="1" allowOverlap="1" wp14:anchorId="7060A208" wp14:editId="463512A7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49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50" name="Graphic 25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6F3C16" id="Group 249" o:spid="_x0000_s1026" style="position:absolute;margin-left:-4.7pt;margin-top:1.55pt;width:12.25pt;height:12.25pt;z-index:-25153024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3R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">
                      <v:shape id="Graphic 25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2106A8D" w14:textId="77777777" w:rsidTr="00132506">
        <w:trPr>
          <w:trHeight w:val="338"/>
        </w:trPr>
        <w:tc>
          <w:tcPr>
            <w:tcW w:w="8644" w:type="dxa"/>
          </w:tcPr>
          <w:p w14:paraId="2B669758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pomieszczenia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 są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jasne,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czyste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higieniczne?</w:t>
            </w:r>
          </w:p>
        </w:tc>
        <w:tc>
          <w:tcPr>
            <w:tcW w:w="965" w:type="dxa"/>
            <w:tcBorders>
              <w:right w:val="nil"/>
            </w:tcBorders>
          </w:tcPr>
          <w:p w14:paraId="19C8CEC8" w14:textId="77777777" w:rsidR="004D10F9" w:rsidRPr="005C4FF1" w:rsidRDefault="004D10F9" w:rsidP="00132506">
            <w:pPr>
              <w:pStyle w:val="TableParagraph"/>
              <w:spacing w:before="8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7264" behindDoc="1" locked="0" layoutInCell="1" allowOverlap="1" wp14:anchorId="7D197358" wp14:editId="546AFFA3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251" name="Group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52" name="Graphic 25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AB9FB8" id="Group 251" o:spid="_x0000_s1026" style="position:absolute;margin-left:6.1pt;margin-top:1.4pt;width:12.25pt;height:12.25pt;z-index:-25152921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Qos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">
                      <v:shape id="Graphic 25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47B190E5" w14:textId="77777777" w:rsidR="004D10F9" w:rsidRPr="005C4FF1" w:rsidRDefault="004D10F9" w:rsidP="00132506">
            <w:pPr>
              <w:pStyle w:val="TableParagraph"/>
              <w:spacing w:before="8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8288" behindDoc="1" locked="0" layoutInCell="1" allowOverlap="1" wp14:anchorId="27DDF60B" wp14:editId="0934D812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17819</wp:posOffset>
                      </wp:positionV>
                      <wp:extent cx="155575" cy="155575"/>
                      <wp:effectExtent l="0" t="0" r="0" b="0"/>
                      <wp:wrapNone/>
                      <wp:docPr id="253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54" name="Graphic 25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5DF18A" id="Group 253" o:spid="_x0000_s1026" style="position:absolute;margin-left:-4.7pt;margin-top:1.4pt;width:12.25pt;height:12.25pt;z-index:-25152819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Pw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">
                      <v:shape id="Graphic 25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67825B58" w14:textId="77777777" w:rsidTr="00132506">
        <w:trPr>
          <w:trHeight w:val="340"/>
        </w:trPr>
        <w:tc>
          <w:tcPr>
            <w:tcW w:w="8644" w:type="dxa"/>
          </w:tcPr>
          <w:p w14:paraId="4AD45008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zawarta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umowa 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toalety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mobilne?</w:t>
            </w:r>
          </w:p>
        </w:tc>
        <w:tc>
          <w:tcPr>
            <w:tcW w:w="965" w:type="dxa"/>
            <w:tcBorders>
              <w:right w:val="nil"/>
            </w:tcBorders>
          </w:tcPr>
          <w:p w14:paraId="4E0F0E36" w14:textId="77777777" w:rsidR="004D10F9" w:rsidRPr="005C4FF1" w:rsidRDefault="004D10F9" w:rsidP="00132506">
            <w:pPr>
              <w:pStyle w:val="TableParagraph"/>
              <w:spacing w:before="11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89312" behindDoc="1" locked="0" layoutInCell="1" allowOverlap="1" wp14:anchorId="4B51D65F" wp14:editId="1D99DE52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55" name="Group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56" name="Graphic 25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B6E4AE" id="Group 255" o:spid="_x0000_s1026" style="position:absolute;margin-left:6.1pt;margin-top:1.55pt;width:12.25pt;height:12.25pt;z-index:-25152716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zQN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GXLNA2YAgAALQYAAA4AAAAAAAAAAAAAAAAALgIAAGRycy9lMm9Eb2Mu&#10;eG1sUEsBAi0AFAAGAAgAAAAhAESzqrzcAAAABgEAAA8AAAAAAAAAAAAAAAAA8gQAAGRycy9kb3du&#10;cmV2LnhtbFBLBQYAAAAABAAEAPMAAAD7BQAAAAA=&#10;">
                      <v:shape id="Graphic 25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32A10D27" w14:textId="77777777" w:rsidR="004D10F9" w:rsidRPr="005C4FF1" w:rsidRDefault="004D10F9" w:rsidP="00132506">
            <w:pPr>
              <w:pStyle w:val="TableParagraph"/>
              <w:spacing w:before="11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0336" behindDoc="1" locked="0" layoutInCell="1" allowOverlap="1" wp14:anchorId="32F2A12B" wp14:editId="211DBD00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57" name="Group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58" name="Graphic 25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C9BDC7" id="Group 257" o:spid="_x0000_s1026" style="position:absolute;margin-left:-4.7pt;margin-top:1.55pt;width:12.25pt;height:12.25pt;z-index:-25152614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FGTmAIAAC0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">
                      <v:shape id="Graphic 25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58AB6843" w14:textId="77777777" w:rsidTr="00132506">
        <w:trPr>
          <w:trHeight w:val="340"/>
        </w:trPr>
        <w:tc>
          <w:tcPr>
            <w:tcW w:w="8644" w:type="dxa"/>
          </w:tcPr>
          <w:p w14:paraId="0EF7386E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Jeśli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tak, to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 liczba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mobilnych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 dla mężczyzn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(zgodnie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umową)?</w:t>
            </w:r>
          </w:p>
        </w:tc>
        <w:tc>
          <w:tcPr>
            <w:tcW w:w="1615" w:type="dxa"/>
            <w:gridSpan w:val="2"/>
          </w:tcPr>
          <w:p w14:paraId="3D3C984C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729A3B28" w14:textId="77777777" w:rsidTr="00132506">
        <w:trPr>
          <w:trHeight w:val="340"/>
        </w:trPr>
        <w:tc>
          <w:tcPr>
            <w:tcW w:w="8644" w:type="dxa"/>
          </w:tcPr>
          <w:p w14:paraId="42CBA536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Jeśli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tak, to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 liczba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mobilnych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toalet dla kobiet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(zgodnie 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umową)?</w:t>
            </w:r>
          </w:p>
        </w:tc>
        <w:tc>
          <w:tcPr>
            <w:tcW w:w="1615" w:type="dxa"/>
            <w:gridSpan w:val="2"/>
          </w:tcPr>
          <w:p w14:paraId="198DDE6A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21DC65A5" w14:textId="77777777" w:rsidR="004D10F9" w:rsidRPr="005C4FF1" w:rsidRDefault="004D10F9" w:rsidP="004D10F9">
      <w:pPr>
        <w:spacing w:before="104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2E7CB52A" w14:textId="77777777" w:rsidTr="00132506">
        <w:trPr>
          <w:trHeight w:val="340"/>
        </w:trPr>
        <w:tc>
          <w:tcPr>
            <w:tcW w:w="10259" w:type="dxa"/>
            <w:gridSpan w:val="2"/>
            <w:shd w:val="clear" w:color="auto" w:fill="BEBEBE"/>
          </w:tcPr>
          <w:p w14:paraId="1F342503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Urządzenia</w:t>
            </w:r>
            <w:r w:rsidRPr="005C4FF1">
              <w:rPr>
                <w:rFonts w:ascii="Montserrat" w:hAnsi="Montserrat"/>
                <w:b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przedstawicieli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środków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 xml:space="preserve">przekazu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(I.21)</w:t>
            </w:r>
          </w:p>
        </w:tc>
      </w:tr>
      <w:tr w:rsidR="004D10F9" w:rsidRPr="005C4FF1" w14:paraId="41D3BD4B" w14:textId="77777777" w:rsidTr="00132506">
        <w:trPr>
          <w:trHeight w:val="952"/>
        </w:trPr>
        <w:tc>
          <w:tcPr>
            <w:tcW w:w="8644" w:type="dxa"/>
          </w:tcPr>
          <w:p w14:paraId="013ED445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stałych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stanowisk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prasowych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pulpity,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których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można</w:t>
            </w:r>
          </w:p>
          <w:p w14:paraId="6261FD88" w14:textId="77777777" w:rsidR="004D10F9" w:rsidRPr="005C4FF1" w:rsidRDefault="004D10F9" w:rsidP="00132506">
            <w:pPr>
              <w:pStyle w:val="TableParagraph"/>
              <w:spacing w:before="9" w:line="310" w:lineRule="atLeast"/>
              <w:ind w:left="107" w:right="1288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pomieścić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komputer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typu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laptop,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notatnik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telefon,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posiadających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zasilanie elektryczne, a usytuowanych w środkowej części trybuny głównej</w:t>
            </w:r>
          </w:p>
        </w:tc>
        <w:tc>
          <w:tcPr>
            <w:tcW w:w="1615" w:type="dxa"/>
          </w:tcPr>
          <w:p w14:paraId="64483986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182B9816" w14:textId="77777777" w:rsidTr="00132506">
        <w:trPr>
          <w:trHeight w:val="635"/>
        </w:trPr>
        <w:tc>
          <w:tcPr>
            <w:tcW w:w="8644" w:type="dxa"/>
          </w:tcPr>
          <w:p w14:paraId="7311CA7F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miejsc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siedzących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sali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konferencji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prasowych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(pomieszczenie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robocze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dla</w:t>
            </w:r>
          </w:p>
          <w:p w14:paraId="0C926BB1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przedstawicieli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środków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przekazu)</w:t>
            </w:r>
          </w:p>
        </w:tc>
        <w:tc>
          <w:tcPr>
            <w:tcW w:w="1615" w:type="dxa"/>
          </w:tcPr>
          <w:p w14:paraId="683A1B06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02F3D73D" w14:textId="77777777" w:rsidTr="00132506">
        <w:trPr>
          <w:trHeight w:val="340"/>
        </w:trPr>
        <w:tc>
          <w:tcPr>
            <w:tcW w:w="8644" w:type="dxa"/>
          </w:tcPr>
          <w:p w14:paraId="5B7654D7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kamizelek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dla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fotoreporterów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napisem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FOTO)</w:t>
            </w:r>
          </w:p>
        </w:tc>
        <w:tc>
          <w:tcPr>
            <w:tcW w:w="1615" w:type="dxa"/>
          </w:tcPr>
          <w:p w14:paraId="65A19591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5F94E06D" w14:textId="77777777" w:rsidR="004D10F9" w:rsidRPr="005C4FF1" w:rsidRDefault="004D10F9" w:rsidP="004D10F9">
      <w:pPr>
        <w:spacing w:before="88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62AFF96D" w14:textId="77777777" w:rsidTr="00132506">
        <w:trPr>
          <w:trHeight w:val="340"/>
        </w:trPr>
        <w:tc>
          <w:tcPr>
            <w:tcW w:w="10259" w:type="dxa"/>
            <w:gridSpan w:val="2"/>
            <w:shd w:val="clear" w:color="auto" w:fill="BEBEBE"/>
          </w:tcPr>
          <w:p w14:paraId="6D72A850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Dojazd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b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(I.22)</w:t>
            </w:r>
          </w:p>
        </w:tc>
      </w:tr>
      <w:tr w:rsidR="004D10F9" w:rsidRPr="005C4FF1" w14:paraId="33F35FC8" w14:textId="77777777" w:rsidTr="00132506">
        <w:trPr>
          <w:trHeight w:val="340"/>
        </w:trPr>
        <w:tc>
          <w:tcPr>
            <w:tcW w:w="8644" w:type="dxa"/>
          </w:tcPr>
          <w:p w14:paraId="1400A7E3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drogi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dojazdowe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oznakowane?</w:t>
            </w:r>
          </w:p>
        </w:tc>
        <w:tc>
          <w:tcPr>
            <w:tcW w:w="1615" w:type="dxa"/>
          </w:tcPr>
          <w:p w14:paraId="78356868" w14:textId="77777777" w:rsidR="004D10F9" w:rsidRPr="005C4FF1" w:rsidRDefault="004D10F9" w:rsidP="00132506">
            <w:pPr>
              <w:pStyle w:val="TableParagraph"/>
              <w:tabs>
                <w:tab w:val="left" w:pos="1192"/>
              </w:tabs>
              <w:spacing w:before="11"/>
              <w:ind w:left="444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1360" behindDoc="1" locked="0" layoutInCell="1" allowOverlap="1" wp14:anchorId="0CE85C54" wp14:editId="492AC640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59" name="Group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60" name="Graphic 26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DBE7E9" id="Group 259" o:spid="_x0000_s1026" style="position:absolute;margin-left:6.1pt;margin-top:1.55pt;width:12.25pt;height:12.25pt;z-index:-25152512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Jvslw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">
                      <v:shape id="Graphic 26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2384" behindDoc="1" locked="0" layoutInCell="1" allowOverlap="1" wp14:anchorId="090466E3" wp14:editId="08EBB995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61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62" name="Graphic 26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65EE39" id="Group 261" o:spid="_x0000_s1026" style="position:absolute;margin-left:43.55pt;margin-top:1.55pt;width:12.25pt;height:12.25pt;z-index:-25152409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LwR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">
                      <v:shape id="Graphic 26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1AAE5B31" w14:textId="77777777" w:rsidR="004D10F9" w:rsidRPr="005C4FF1" w:rsidRDefault="004D10F9" w:rsidP="004D10F9">
      <w:pPr>
        <w:spacing w:before="87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7F7CE047" w14:textId="77777777" w:rsidTr="00132506">
        <w:trPr>
          <w:trHeight w:val="340"/>
        </w:trPr>
        <w:tc>
          <w:tcPr>
            <w:tcW w:w="10259" w:type="dxa"/>
            <w:gridSpan w:val="2"/>
            <w:shd w:val="clear" w:color="auto" w:fill="BEBEBE"/>
          </w:tcPr>
          <w:p w14:paraId="2DED30FB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Publiczny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dostęp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wyjścia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ze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b/>
                <w:spacing w:val="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(I.23)</w:t>
            </w:r>
          </w:p>
        </w:tc>
      </w:tr>
      <w:tr w:rsidR="004D10F9" w:rsidRPr="005C4FF1" w14:paraId="240D2206" w14:textId="77777777" w:rsidTr="00132506">
        <w:trPr>
          <w:trHeight w:val="952"/>
        </w:trPr>
        <w:tc>
          <w:tcPr>
            <w:tcW w:w="8644" w:type="dxa"/>
          </w:tcPr>
          <w:p w14:paraId="74B4EE7D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 otoczony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trwałym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stabilnym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ogrodzeniem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wysokości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minimum</w:t>
            </w:r>
          </w:p>
          <w:p w14:paraId="5C2E246C" w14:textId="77777777" w:rsidR="004D10F9" w:rsidRPr="005C4FF1" w:rsidRDefault="004D10F9" w:rsidP="00132506">
            <w:pPr>
              <w:pStyle w:val="TableParagraph"/>
              <w:spacing w:before="10" w:line="318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1,8m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uniemożliwiającym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niekontrolowane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obiekt,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wyposażonym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bramę wjazdową oraz wejścia/wyjścia dla publiczności?</w:t>
            </w:r>
          </w:p>
        </w:tc>
        <w:tc>
          <w:tcPr>
            <w:tcW w:w="1615" w:type="dxa"/>
          </w:tcPr>
          <w:p w14:paraId="71383C8A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15777D43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3408" behindDoc="1" locked="0" layoutInCell="1" allowOverlap="1" wp14:anchorId="563B358F" wp14:editId="3882A423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63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64" name="Graphic 26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32F2DB" id="Group 263" o:spid="_x0000_s1026" style="position:absolute;margin-left:6.1pt;margin-top:1pt;width:12.25pt;height:12.25pt;z-index:-25152307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qXN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">
                      <v:shape id="Graphic 26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4432" behindDoc="1" locked="0" layoutInCell="1" allowOverlap="1" wp14:anchorId="06DFAFDB" wp14:editId="4E6A0F91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65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66" name="Graphic 26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33578C" id="Group 265" o:spid="_x0000_s1026" style="position:absolute;margin-left:43.55pt;margin-top:1pt;width:12.25pt;height:12.25pt;z-index:-25152204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">
                      <v:shape id="Graphic 26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C193EB7" w14:textId="77777777" w:rsidTr="00132506">
        <w:trPr>
          <w:trHeight w:val="635"/>
        </w:trPr>
        <w:tc>
          <w:tcPr>
            <w:tcW w:w="8644" w:type="dxa"/>
          </w:tcPr>
          <w:p w14:paraId="26DEF9E0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każde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obiekt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 wyposażone 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oznakowane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punkty kasowe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i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punkty</w:t>
            </w:r>
          </w:p>
          <w:p w14:paraId="5324DAF8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depozytowe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(stałe lub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mobilne)?</w:t>
            </w:r>
          </w:p>
        </w:tc>
        <w:tc>
          <w:tcPr>
            <w:tcW w:w="1615" w:type="dxa"/>
          </w:tcPr>
          <w:p w14:paraId="47F138B4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7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5456" behindDoc="1" locked="0" layoutInCell="1" allowOverlap="1" wp14:anchorId="55E4118E" wp14:editId="2982534C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67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68" name="Graphic 26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7421E6" id="Group 267" o:spid="_x0000_s1026" style="position:absolute;margin-left:6.1pt;margin-top:8.85pt;width:12.25pt;height:12.25pt;z-index:-25152102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">
                      <v:shape id="Graphic 26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6480" behindDoc="1" locked="0" layoutInCell="1" allowOverlap="1" wp14:anchorId="07C254DE" wp14:editId="453E7C59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69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70" name="Graphic 27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650946" id="Group 269" o:spid="_x0000_s1026" style="position:absolute;margin-left:43.55pt;margin-top:8.85pt;width:12.25pt;height:12.25pt;z-index:-25152000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">
                      <v:shape id="Graphic 27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3F87A67B" w14:textId="77777777" w:rsidR="004D10F9" w:rsidRPr="005C4FF1" w:rsidRDefault="004D10F9" w:rsidP="004D10F9">
      <w:pPr>
        <w:spacing w:before="88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7B93A078" w14:textId="77777777" w:rsidTr="00132506">
        <w:trPr>
          <w:trHeight w:val="340"/>
        </w:trPr>
        <w:tc>
          <w:tcPr>
            <w:tcW w:w="10259" w:type="dxa"/>
            <w:gridSpan w:val="2"/>
            <w:shd w:val="clear" w:color="auto" w:fill="BEBEBE"/>
          </w:tcPr>
          <w:p w14:paraId="520A98C5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Stoiska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gastronomiczne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(I.24)</w:t>
            </w:r>
          </w:p>
        </w:tc>
      </w:tr>
      <w:tr w:rsidR="004D10F9" w:rsidRPr="005C4FF1" w14:paraId="48253909" w14:textId="77777777" w:rsidTr="00132506">
        <w:trPr>
          <w:trHeight w:val="337"/>
        </w:trPr>
        <w:tc>
          <w:tcPr>
            <w:tcW w:w="8644" w:type="dxa"/>
            <w:tcBorders>
              <w:bottom w:val="dashSmallGap" w:sz="4" w:space="0" w:color="000000"/>
            </w:tcBorders>
          </w:tcPr>
          <w:p w14:paraId="698012CD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Liczba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punktów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sprzedaży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artykułów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spożywczych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napojów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Stadionie</w:t>
            </w:r>
          </w:p>
        </w:tc>
        <w:tc>
          <w:tcPr>
            <w:tcW w:w="1615" w:type="dxa"/>
            <w:tcBorders>
              <w:bottom w:val="dashSmallGap" w:sz="4" w:space="0" w:color="000000"/>
            </w:tcBorders>
          </w:tcPr>
          <w:p w14:paraId="715E425F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4145CF3E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709F84B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 dla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gospodarzy</w:t>
            </w:r>
          </w:p>
        </w:tc>
        <w:tc>
          <w:tcPr>
            <w:tcW w:w="161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34872FE9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4D10F9" w:rsidRPr="005C4FF1" w14:paraId="2D4CDAB8" w14:textId="77777777" w:rsidTr="00132506">
        <w:trPr>
          <w:trHeight w:val="340"/>
        </w:trPr>
        <w:tc>
          <w:tcPr>
            <w:tcW w:w="8644" w:type="dxa"/>
            <w:tcBorders>
              <w:top w:val="dashSmallGap" w:sz="4" w:space="0" w:color="000000"/>
            </w:tcBorders>
          </w:tcPr>
          <w:p w14:paraId="2E2C4FF2" w14:textId="77777777" w:rsidR="004D10F9" w:rsidRPr="005C4FF1" w:rsidRDefault="004D10F9" w:rsidP="00132506">
            <w:pPr>
              <w:pStyle w:val="TableParagraph"/>
              <w:spacing w:before="11"/>
              <w:ind w:left="703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tym dla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kibiców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gości</w:t>
            </w:r>
          </w:p>
        </w:tc>
        <w:tc>
          <w:tcPr>
            <w:tcW w:w="1615" w:type="dxa"/>
            <w:tcBorders>
              <w:top w:val="dashSmallGap" w:sz="4" w:space="0" w:color="000000"/>
            </w:tcBorders>
          </w:tcPr>
          <w:p w14:paraId="7503C942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786F947D" w14:textId="77777777" w:rsidR="004D10F9" w:rsidRPr="005C4FF1" w:rsidRDefault="004D10F9" w:rsidP="004D10F9">
      <w:pPr>
        <w:spacing w:before="88" w:after="1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07C8164D" w14:textId="77777777" w:rsidTr="00132506">
        <w:trPr>
          <w:trHeight w:val="340"/>
        </w:trPr>
        <w:tc>
          <w:tcPr>
            <w:tcW w:w="10259" w:type="dxa"/>
            <w:gridSpan w:val="2"/>
            <w:shd w:val="clear" w:color="auto" w:fill="BEBEBE"/>
          </w:tcPr>
          <w:p w14:paraId="6BA082D5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 xml:space="preserve">Oznakowanie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(I.25)</w:t>
            </w:r>
          </w:p>
        </w:tc>
      </w:tr>
      <w:tr w:rsidR="004D10F9" w:rsidRPr="005C4FF1" w14:paraId="42A9B267" w14:textId="77777777" w:rsidTr="00132506">
        <w:trPr>
          <w:trHeight w:val="952"/>
        </w:trPr>
        <w:tc>
          <w:tcPr>
            <w:tcW w:w="8644" w:type="dxa"/>
          </w:tcPr>
          <w:p w14:paraId="220C3143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każde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pomieszczenie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wykorzystywane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zabezpieczenie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zawodów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>jest</w:t>
            </w:r>
          </w:p>
          <w:p w14:paraId="48CA8E0A" w14:textId="77777777" w:rsidR="004D10F9" w:rsidRPr="005C4FF1" w:rsidRDefault="004D10F9" w:rsidP="00132506">
            <w:pPr>
              <w:pStyle w:val="TableParagraph"/>
              <w:spacing w:before="10" w:line="310" w:lineRule="atLeas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oznakowane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(w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szczególności: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gospodarzy,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szatnia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drużyny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gości, szatnia sędziów, pokój obserwatora/delegata meczowego, toalety)?</w:t>
            </w:r>
          </w:p>
        </w:tc>
        <w:tc>
          <w:tcPr>
            <w:tcW w:w="1615" w:type="dxa"/>
          </w:tcPr>
          <w:p w14:paraId="1DB7E00A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21AA145" w14:textId="77777777" w:rsidR="004D10F9" w:rsidRPr="005C4FF1" w:rsidRDefault="004D10F9" w:rsidP="00132506">
            <w:pPr>
              <w:pStyle w:val="TableParagraph"/>
              <w:tabs>
                <w:tab w:val="left" w:pos="1192"/>
              </w:tabs>
              <w:ind w:left="444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7504" behindDoc="1" locked="0" layoutInCell="1" allowOverlap="1" wp14:anchorId="093548EA" wp14:editId="5C3ADFAB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12434</wp:posOffset>
                      </wp:positionV>
                      <wp:extent cx="155575" cy="156210"/>
                      <wp:effectExtent l="0" t="0" r="0" b="0"/>
                      <wp:wrapNone/>
                      <wp:docPr id="271" name="Group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272" name="Graphic 27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4D07C7" id="Group 271" o:spid="_x0000_s1026" style="position:absolute;margin-left:6.1pt;margin-top:1pt;width:12.25pt;height:12.3pt;z-index:-251518976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">
                      <v:shape id="Graphic 27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" path="m,146608r146303,l146303,,,,,146608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8528" behindDoc="1" locked="0" layoutInCell="1" allowOverlap="1" wp14:anchorId="59A398D5" wp14:editId="742B0AED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12434</wp:posOffset>
                      </wp:positionV>
                      <wp:extent cx="155575" cy="156210"/>
                      <wp:effectExtent l="0" t="0" r="0" b="0"/>
                      <wp:wrapNone/>
                      <wp:docPr id="273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274" name="Graphic 27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25063D" id="Group 273" o:spid="_x0000_s1026" style="position:absolute;margin-left:43.55pt;margin-top:1pt;width:12.25pt;height:12.3pt;z-index:-251517952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">
                      <v:shape id="Graphic 27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" path="m,146608r146303,l146303,,,,,146608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032DE733" w14:textId="77777777" w:rsidR="004D10F9" w:rsidRPr="005C4FF1" w:rsidRDefault="004D10F9" w:rsidP="004D10F9">
      <w:pPr>
        <w:pStyle w:val="TableParagraph"/>
        <w:rPr>
          <w:rFonts w:ascii="Montserrat" w:hAnsi="Montserrat"/>
          <w:sz w:val="20"/>
          <w:szCs w:val="20"/>
        </w:rPr>
        <w:sectPr w:rsidR="004D10F9" w:rsidRPr="005C4FF1" w:rsidSect="004D10F9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965"/>
        <w:gridCol w:w="650"/>
      </w:tblGrid>
      <w:tr w:rsidR="004D10F9" w:rsidRPr="005C4FF1" w14:paraId="2F75AD4D" w14:textId="77777777" w:rsidTr="00132506">
        <w:trPr>
          <w:trHeight w:val="337"/>
        </w:trPr>
        <w:tc>
          <w:tcPr>
            <w:tcW w:w="10259" w:type="dxa"/>
            <w:gridSpan w:val="3"/>
            <w:shd w:val="clear" w:color="auto" w:fill="BEBEBE"/>
          </w:tcPr>
          <w:p w14:paraId="130B3179" w14:textId="77777777" w:rsidR="004D10F9" w:rsidRPr="005C4FF1" w:rsidRDefault="004D10F9" w:rsidP="00132506">
            <w:pPr>
              <w:pStyle w:val="TableParagraph"/>
              <w:spacing w:before="8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System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monitoringu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z w:val="20"/>
                <w:szCs w:val="20"/>
              </w:rPr>
              <w:t>wizyjnego</w:t>
            </w:r>
            <w:r w:rsidRPr="005C4FF1">
              <w:rPr>
                <w:rFonts w:ascii="Montserrat" w:hAnsi="Montserrat"/>
                <w:b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(I.26)</w:t>
            </w:r>
          </w:p>
        </w:tc>
      </w:tr>
      <w:tr w:rsidR="004D10F9" w:rsidRPr="005C4FF1" w14:paraId="27FA22C8" w14:textId="77777777" w:rsidTr="00132506">
        <w:trPr>
          <w:trHeight w:val="952"/>
        </w:trPr>
        <w:tc>
          <w:tcPr>
            <w:tcW w:w="8644" w:type="dxa"/>
          </w:tcPr>
          <w:p w14:paraId="5086323F" w14:textId="77777777" w:rsidR="004D10F9" w:rsidRPr="005C4FF1" w:rsidRDefault="004D10F9" w:rsidP="00132506">
            <w:pPr>
              <w:pStyle w:val="TableParagraph"/>
              <w:spacing w:before="1" w:line="276" w:lineRule="auto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jest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zarówno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wewnątrz,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zewnątrz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zainstalowane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 stałe kamery dla potrzeb dozoru, zamontowane w stałych punktach i z możliwością</w:t>
            </w:r>
          </w:p>
          <w:p w14:paraId="47427B78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utrwalania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obrazu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dźwięku?</w:t>
            </w:r>
          </w:p>
        </w:tc>
        <w:tc>
          <w:tcPr>
            <w:tcW w:w="965" w:type="dxa"/>
            <w:tcBorders>
              <w:right w:val="nil"/>
            </w:tcBorders>
          </w:tcPr>
          <w:p w14:paraId="5C87899A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56B6BF12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799552" behindDoc="1" locked="0" layoutInCell="1" allowOverlap="1" wp14:anchorId="324F275A" wp14:editId="21A567E9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12688</wp:posOffset>
                      </wp:positionV>
                      <wp:extent cx="155575" cy="156210"/>
                      <wp:effectExtent l="0" t="0" r="0" b="0"/>
                      <wp:wrapNone/>
                      <wp:docPr id="275" name="Group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276" name="Graphic 27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51041" id="Group 275" o:spid="_x0000_s1026" style="position:absolute;margin-left:6.1pt;margin-top:1pt;width:12.25pt;height:12.3pt;z-index:-251516928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">
                      <v:shape id="Graphic 27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3BCD057C" w14:textId="77777777" w:rsidR="004D10F9" w:rsidRPr="005C4FF1" w:rsidRDefault="004D10F9" w:rsidP="00132506">
            <w:pPr>
              <w:pStyle w:val="TableParagraph"/>
              <w:spacing w:before="42"/>
              <w:rPr>
                <w:rFonts w:ascii="Montserrat" w:hAnsi="Montserrat"/>
                <w:b/>
                <w:sz w:val="20"/>
                <w:szCs w:val="20"/>
              </w:rPr>
            </w:pPr>
          </w:p>
          <w:p w14:paraId="435827C2" w14:textId="77777777" w:rsidR="004D10F9" w:rsidRPr="005C4FF1" w:rsidRDefault="004D10F9" w:rsidP="00132506">
            <w:pPr>
              <w:pStyle w:val="TableParagraph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0576" behindDoc="1" locked="0" layoutInCell="1" allowOverlap="1" wp14:anchorId="619022AB" wp14:editId="718EEFD5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12688</wp:posOffset>
                      </wp:positionV>
                      <wp:extent cx="155575" cy="156210"/>
                      <wp:effectExtent l="0" t="0" r="0" b="0"/>
                      <wp:wrapNone/>
                      <wp:docPr id="277" name="Group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6210"/>
                                <a:chOff x="0" y="0"/>
                                <a:chExt cx="155575" cy="156210"/>
                              </a:xfrm>
                            </wpg:grpSpPr>
                            <wps:wsp>
                              <wps:cNvPr id="278" name="Graphic 27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608"/>
                                      </a:moveTo>
                                      <a:lnTo>
                                        <a:pt x="146303" y="146608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6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001B24" id="Group 277" o:spid="_x0000_s1026" style="position:absolute;margin-left:-4.7pt;margin-top:1pt;width:12.25pt;height:12.3pt;z-index:-251515904;mso-wrap-distance-left:0;mso-wrap-distance-right:0" coordsize="15557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">
                      <v:shape id="Graphic 27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" path="m,146608r146303,l146303,,,,,146608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382F03AE" w14:textId="77777777" w:rsidTr="00132506">
        <w:trPr>
          <w:trHeight w:val="635"/>
        </w:trPr>
        <w:tc>
          <w:tcPr>
            <w:tcW w:w="8644" w:type="dxa"/>
          </w:tcPr>
          <w:p w14:paraId="42151C50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takie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kamery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umożliwiają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monitorowanie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dozór wszystkich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dojść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do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Stadionu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10"/>
                <w:sz w:val="20"/>
                <w:szCs w:val="20"/>
              </w:rPr>
              <w:t>i</w:t>
            </w:r>
          </w:p>
          <w:p w14:paraId="3EEBF1BE" w14:textId="77777777" w:rsidR="004D10F9" w:rsidRPr="005C4FF1" w:rsidRDefault="004D10F9" w:rsidP="00132506">
            <w:pPr>
              <w:pStyle w:val="TableParagraph"/>
              <w:spacing w:before="43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obszarów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publicznych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zewnątrz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wewnątrz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Stadionu?</w:t>
            </w:r>
          </w:p>
        </w:tc>
        <w:tc>
          <w:tcPr>
            <w:tcW w:w="965" w:type="dxa"/>
            <w:tcBorders>
              <w:right w:val="nil"/>
            </w:tcBorders>
          </w:tcPr>
          <w:p w14:paraId="7CA5E734" w14:textId="77777777" w:rsidR="004D10F9" w:rsidRPr="005C4FF1" w:rsidRDefault="004D10F9" w:rsidP="00132506">
            <w:pPr>
              <w:pStyle w:val="TableParagraph"/>
              <w:spacing w:before="159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1600" behindDoc="1" locked="0" layoutInCell="1" allowOverlap="1" wp14:anchorId="1393A5EF" wp14:editId="22517680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79" name="Group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80" name="Graphic 28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A96E01" id="Group 279" o:spid="_x0000_s1026" style="position:absolute;margin-left:6.1pt;margin-top:8.95pt;width:12.25pt;height:12.25pt;z-index:-25151488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">
                      <v:shape id="Graphic 28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03A3A649" w14:textId="77777777" w:rsidR="004D10F9" w:rsidRPr="005C4FF1" w:rsidRDefault="004D10F9" w:rsidP="00132506">
            <w:pPr>
              <w:pStyle w:val="TableParagraph"/>
              <w:spacing w:before="159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2624" behindDoc="1" locked="0" layoutInCell="1" allowOverlap="1" wp14:anchorId="2A3BDA94" wp14:editId="553D1D95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113704</wp:posOffset>
                      </wp:positionV>
                      <wp:extent cx="155575" cy="155575"/>
                      <wp:effectExtent l="0" t="0" r="0" b="0"/>
                      <wp:wrapNone/>
                      <wp:docPr id="281" name="Group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82" name="Graphic 28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FAED1D" id="Group 281" o:spid="_x0000_s1026" style="position:absolute;margin-left:-4.7pt;margin-top:8.95pt;width:12.25pt;height:12.25pt;z-index:-25151385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">
                      <v:shape id="Graphic 28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416759E4" w14:textId="77777777" w:rsidTr="00132506">
        <w:trPr>
          <w:trHeight w:val="635"/>
        </w:trPr>
        <w:tc>
          <w:tcPr>
            <w:tcW w:w="8644" w:type="dxa"/>
          </w:tcPr>
          <w:p w14:paraId="7EACF6C9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system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ten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umożliwia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wykonywanie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nieruchomych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zdjęć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fotograficznych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zarówno</w:t>
            </w:r>
          </w:p>
          <w:p w14:paraId="4C846F49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wewnątrz,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jak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zewnątrz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Stadionu?</w:t>
            </w:r>
          </w:p>
        </w:tc>
        <w:tc>
          <w:tcPr>
            <w:tcW w:w="965" w:type="dxa"/>
            <w:tcBorders>
              <w:right w:val="nil"/>
            </w:tcBorders>
          </w:tcPr>
          <w:p w14:paraId="0FAE1D83" w14:textId="77777777" w:rsidR="004D10F9" w:rsidRPr="005C4FF1" w:rsidRDefault="004D10F9" w:rsidP="00132506">
            <w:pPr>
              <w:pStyle w:val="TableParagraph"/>
              <w:spacing w:before="157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3648" behindDoc="1" locked="0" layoutInCell="1" allowOverlap="1" wp14:anchorId="24A4B15A" wp14:editId="5D348377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83" name="Group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84" name="Graphic 28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741BE6" id="Group 283" o:spid="_x0000_s1026" style="position:absolute;margin-left:6.1pt;margin-top:8.85pt;width:12.25pt;height:12.25pt;z-index:-25151283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">
                      <v:shape id="Graphic 28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25AEE3D6" w14:textId="77777777" w:rsidR="004D10F9" w:rsidRPr="005C4FF1" w:rsidRDefault="004D10F9" w:rsidP="00132506">
            <w:pPr>
              <w:pStyle w:val="TableParagraph"/>
              <w:spacing w:before="157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4672" behindDoc="1" locked="0" layoutInCell="1" allowOverlap="1" wp14:anchorId="42A447CB" wp14:editId="33630F3D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112434</wp:posOffset>
                      </wp:positionV>
                      <wp:extent cx="155575" cy="155575"/>
                      <wp:effectExtent l="0" t="0" r="0" b="0"/>
                      <wp:wrapNone/>
                      <wp:docPr id="28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86" name="Graphic 28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790FDA" id="Group 285" o:spid="_x0000_s1026" style="position:absolute;margin-left:-4.7pt;margin-top:8.85pt;width:12.25pt;height:12.25pt;z-index:-25151180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">
                      <v:shape id="Graphic 28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01ADDFFC" w14:textId="77777777" w:rsidTr="00132506">
        <w:trPr>
          <w:trHeight w:val="952"/>
        </w:trPr>
        <w:tc>
          <w:tcPr>
            <w:tcW w:w="8644" w:type="dxa"/>
          </w:tcPr>
          <w:p w14:paraId="34F04ECE" w14:textId="77777777" w:rsidR="004D10F9" w:rsidRPr="005C4FF1" w:rsidRDefault="004D10F9" w:rsidP="00132506">
            <w:pPr>
              <w:pStyle w:val="TableParagraph"/>
              <w:spacing w:line="275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spełnia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właściwe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wymagania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prawa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powszechnego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(Ustawa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10"/>
                <w:sz w:val="20"/>
                <w:szCs w:val="20"/>
              </w:rPr>
              <w:t>o</w:t>
            </w:r>
          </w:p>
          <w:p w14:paraId="020BF98D" w14:textId="77777777" w:rsidR="004D10F9" w:rsidRPr="005C4FF1" w:rsidRDefault="004D10F9" w:rsidP="00132506">
            <w:pPr>
              <w:pStyle w:val="TableParagraph"/>
              <w:spacing w:before="7" w:line="310" w:lineRule="atLeas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bezpieczeństwie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imprez</w: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masowych)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8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przypadku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przeprowadzania</w:t>
            </w:r>
            <w:r w:rsidRPr="005C4FF1">
              <w:rPr>
                <w:rFonts w:ascii="Montserrat" w:hAnsi="Montserrat"/>
                <w:spacing w:val="-6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meczu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7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formie imprezy masowej?</w:t>
            </w:r>
          </w:p>
        </w:tc>
        <w:tc>
          <w:tcPr>
            <w:tcW w:w="965" w:type="dxa"/>
            <w:tcBorders>
              <w:right w:val="nil"/>
            </w:tcBorders>
          </w:tcPr>
          <w:p w14:paraId="207138FE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32A4268B" w14:textId="77777777" w:rsidR="004D10F9" w:rsidRPr="005C4FF1" w:rsidRDefault="004D10F9" w:rsidP="00132506">
            <w:pPr>
              <w:pStyle w:val="TableParagraph"/>
              <w:ind w:right="220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5696" behindDoc="1" locked="0" layoutInCell="1" allowOverlap="1" wp14:anchorId="7A4C5E7D" wp14:editId="5ED1DE9D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87" name="Group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88" name="Graphic 28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71FECB" id="Group 287" o:spid="_x0000_s1026" style="position:absolute;margin-left:6.1pt;margin-top:1pt;width:12.25pt;height:12.25pt;z-index:-25151078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">
                      <v:shape id="Graphic 28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</w:p>
        </w:tc>
        <w:tc>
          <w:tcPr>
            <w:tcW w:w="650" w:type="dxa"/>
            <w:tcBorders>
              <w:left w:val="nil"/>
            </w:tcBorders>
          </w:tcPr>
          <w:p w14:paraId="5E676ACD" w14:textId="77777777" w:rsidR="004D10F9" w:rsidRPr="005C4FF1" w:rsidRDefault="004D10F9" w:rsidP="00132506">
            <w:pPr>
              <w:pStyle w:val="TableParagraph"/>
              <w:spacing w:before="39"/>
              <w:rPr>
                <w:rFonts w:ascii="Montserrat" w:hAnsi="Montserrat"/>
                <w:b/>
                <w:sz w:val="20"/>
                <w:szCs w:val="20"/>
              </w:rPr>
            </w:pPr>
          </w:p>
          <w:p w14:paraId="40791F2D" w14:textId="77777777" w:rsidR="004D10F9" w:rsidRPr="005C4FF1" w:rsidRDefault="004D10F9" w:rsidP="00132506">
            <w:pPr>
              <w:pStyle w:val="TableParagraph"/>
              <w:ind w:left="11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6720" behindDoc="1" locked="0" layoutInCell="1" allowOverlap="1" wp14:anchorId="34561AF5" wp14:editId="6654EE63">
                      <wp:simplePos x="0" y="0"/>
                      <wp:positionH relativeFrom="column">
                        <wp:posOffset>-59563</wp:posOffset>
                      </wp:positionH>
                      <wp:positionV relativeFrom="paragraph">
                        <wp:posOffset>12739</wp:posOffset>
                      </wp:positionV>
                      <wp:extent cx="155575" cy="155575"/>
                      <wp:effectExtent l="0" t="0" r="0" b="0"/>
                      <wp:wrapNone/>
                      <wp:docPr id="289" name="Group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90" name="Graphic 29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9C8F4E" id="Group 289" o:spid="_x0000_s1026" style="position:absolute;margin-left:-4.7pt;margin-top:1pt;width:12.25pt;height:12.25pt;z-index:-25150976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">
                      <v:shape id="Graphic 29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067689D6" w14:textId="77777777" w:rsidR="004D10F9" w:rsidRPr="005C4FF1" w:rsidRDefault="004D10F9" w:rsidP="004D10F9">
      <w:pPr>
        <w:spacing w:before="103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1615"/>
      </w:tblGrid>
      <w:tr w:rsidR="004D10F9" w:rsidRPr="005C4FF1" w14:paraId="6D742781" w14:textId="77777777" w:rsidTr="00132506">
        <w:trPr>
          <w:trHeight w:val="340"/>
        </w:trPr>
        <w:tc>
          <w:tcPr>
            <w:tcW w:w="10259" w:type="dxa"/>
            <w:gridSpan w:val="2"/>
            <w:shd w:val="clear" w:color="auto" w:fill="BEBEBE"/>
          </w:tcPr>
          <w:p w14:paraId="0C928E92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>Pozostałe</w:t>
            </w:r>
            <w:r w:rsidRPr="005C4FF1">
              <w:rPr>
                <w:rFonts w:ascii="Montserrat" w:hAnsi="Montserrat"/>
                <w:b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b/>
                <w:spacing w:val="-2"/>
                <w:sz w:val="20"/>
                <w:szCs w:val="20"/>
              </w:rPr>
              <w:t>elementy</w:t>
            </w:r>
          </w:p>
        </w:tc>
      </w:tr>
      <w:tr w:rsidR="004D10F9" w:rsidRPr="005C4FF1" w14:paraId="212259E6" w14:textId="77777777" w:rsidTr="00132506">
        <w:trPr>
          <w:trHeight w:val="340"/>
        </w:trPr>
        <w:tc>
          <w:tcPr>
            <w:tcW w:w="8644" w:type="dxa"/>
          </w:tcPr>
          <w:p w14:paraId="1C1C84D1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wejścia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na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są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barierki kierujące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lub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kołowrotki?</w:t>
            </w:r>
          </w:p>
        </w:tc>
        <w:tc>
          <w:tcPr>
            <w:tcW w:w="1615" w:type="dxa"/>
          </w:tcPr>
          <w:p w14:paraId="0D2009BD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7744" behindDoc="1" locked="0" layoutInCell="1" allowOverlap="1" wp14:anchorId="634A2D72" wp14:editId="2FBE5451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91" name="Group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92" name="Graphic 29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CA0A0B" id="Group 291" o:spid="_x0000_s1026" style="position:absolute;margin-left:6.1pt;margin-top:1.55pt;width:12.25pt;height:12.25pt;z-index:-25150873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">
                      <v:shape id="Graphic 29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8768" behindDoc="1" locked="0" layoutInCell="1" allowOverlap="1" wp14:anchorId="33B58277" wp14:editId="555ADD4E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93" name="Group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94" name="Graphic 29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9C28B6" id="Group 293" o:spid="_x0000_s1026" style="position:absolute;margin-left:43.55pt;margin-top:1.55pt;width:12.25pt;height:12.25pt;z-index:-251507712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">
                      <v:shape id="Graphic 29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513476F7" w14:textId="77777777" w:rsidTr="00132506">
        <w:trPr>
          <w:trHeight w:val="633"/>
        </w:trPr>
        <w:tc>
          <w:tcPr>
            <w:tcW w:w="8644" w:type="dxa"/>
          </w:tcPr>
          <w:p w14:paraId="3DDF95E9" w14:textId="77777777" w:rsidR="004D10F9" w:rsidRPr="005C4FF1" w:rsidRDefault="004D10F9" w:rsidP="00132506">
            <w:pPr>
              <w:pStyle w:val="TableParagraph"/>
              <w:spacing w:line="276" w:lineRule="exact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4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ciągi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komunikacyjne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widzów,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zawodników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sędziów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nie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krzyżują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się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i</w:t>
            </w:r>
            <w:r w:rsidRPr="005C4FF1">
              <w:rPr>
                <w:rFonts w:ascii="Montserrat" w:hAnsi="Montserrat"/>
                <w:spacing w:val="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zapewniają</w:t>
            </w:r>
          </w:p>
          <w:p w14:paraId="4586DED1" w14:textId="77777777" w:rsidR="004D10F9" w:rsidRPr="005C4FF1" w:rsidRDefault="004D10F9" w:rsidP="00132506">
            <w:pPr>
              <w:pStyle w:val="TableParagraph"/>
              <w:spacing w:before="4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swobodną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komunikację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osób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 xml:space="preserve">trakcie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meczu?</w:t>
            </w:r>
          </w:p>
        </w:tc>
        <w:tc>
          <w:tcPr>
            <w:tcW w:w="1615" w:type="dxa"/>
          </w:tcPr>
          <w:p w14:paraId="621EC33A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58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09792" behindDoc="1" locked="0" layoutInCell="1" allowOverlap="1" wp14:anchorId="19E8DD85" wp14:editId="1586E52D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113069</wp:posOffset>
                      </wp:positionV>
                      <wp:extent cx="155575" cy="155575"/>
                      <wp:effectExtent l="0" t="0" r="0" b="0"/>
                      <wp:wrapNone/>
                      <wp:docPr id="295" name="Group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96" name="Graphic 29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5EF0A3" id="Group 295" o:spid="_x0000_s1026" style="position:absolute;margin-left:6.1pt;margin-top:8.9pt;width:12.25pt;height:12.25pt;z-index:-25150668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">
                      <v:shape id="Graphic 29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10816" behindDoc="1" locked="0" layoutInCell="1" allowOverlap="1" wp14:anchorId="7312A91D" wp14:editId="2DEEBF76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113069</wp:posOffset>
                      </wp:positionV>
                      <wp:extent cx="155575" cy="155575"/>
                      <wp:effectExtent l="0" t="0" r="0" b="0"/>
                      <wp:wrapNone/>
                      <wp:docPr id="297" name="Group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98" name="Graphic 29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C04FD8" id="Group 297" o:spid="_x0000_s1026" style="position:absolute;margin-left:43.55pt;margin-top:8.9pt;width:12.25pt;height:12.25pt;z-index:-251505664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">
                      <v:shape id="Graphic 29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  <w:tr w:rsidR="004D10F9" w:rsidRPr="005C4FF1" w14:paraId="16803622" w14:textId="77777777" w:rsidTr="00132506">
        <w:trPr>
          <w:trHeight w:val="340"/>
        </w:trPr>
        <w:tc>
          <w:tcPr>
            <w:tcW w:w="8644" w:type="dxa"/>
          </w:tcPr>
          <w:p w14:paraId="64C4B4F9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sz w:val="20"/>
                <w:szCs w:val="20"/>
              </w:rPr>
              <w:t>Czy</w:t>
            </w:r>
            <w:r w:rsidRPr="005C4FF1">
              <w:rPr>
                <w:rFonts w:ascii="Montserrat" w:hAnsi="Montserrat"/>
                <w:spacing w:val="-3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Stadion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wyposażony jest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w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z w:val="20"/>
                <w:szCs w:val="20"/>
              </w:rPr>
              <w:t>tablicę</w:t>
            </w:r>
            <w:r w:rsidRPr="005C4FF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5C4FF1">
              <w:rPr>
                <w:rFonts w:ascii="Montserrat" w:hAnsi="Montserrat"/>
                <w:spacing w:val="-2"/>
                <w:sz w:val="20"/>
                <w:szCs w:val="20"/>
              </w:rPr>
              <w:t>wyników?</w:t>
            </w:r>
          </w:p>
        </w:tc>
        <w:tc>
          <w:tcPr>
            <w:tcW w:w="1615" w:type="dxa"/>
          </w:tcPr>
          <w:p w14:paraId="695FAD17" w14:textId="77777777" w:rsidR="004D10F9" w:rsidRPr="005C4FF1" w:rsidRDefault="004D10F9" w:rsidP="00132506">
            <w:pPr>
              <w:pStyle w:val="TableParagraph"/>
              <w:tabs>
                <w:tab w:val="left" w:pos="748"/>
              </w:tabs>
              <w:spacing w:before="11"/>
              <w:ind w:right="116"/>
              <w:jc w:val="right"/>
              <w:rPr>
                <w:rFonts w:ascii="Montserrat" w:hAnsi="Montserrat"/>
                <w:sz w:val="20"/>
                <w:szCs w:val="20"/>
              </w:rPr>
            </w:pP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11840" behindDoc="1" locked="0" layoutInCell="1" allowOverlap="1" wp14:anchorId="3B33EA82" wp14:editId="51B8527F">
                      <wp:simplePos x="0" y="0"/>
                      <wp:positionH relativeFrom="column">
                        <wp:posOffset>77724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299" name="Group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300" name="Graphic 30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E525E0" id="Group 299" o:spid="_x0000_s1026" style="position:absolute;margin-left:6.1pt;margin-top:1.55pt;width:12.25pt;height:12.25pt;z-index:-251504640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I6ElgIAAC0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">
                      <v:shape id="Graphic 30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812864" behindDoc="1" locked="0" layoutInCell="1" allowOverlap="1" wp14:anchorId="2741A0BD" wp14:editId="1BC03AE5">
                      <wp:simplePos x="0" y="0"/>
                      <wp:positionH relativeFrom="column">
                        <wp:posOffset>553212</wp:posOffset>
                      </wp:positionH>
                      <wp:positionV relativeFrom="paragraph">
                        <wp:posOffset>19724</wp:posOffset>
                      </wp:positionV>
                      <wp:extent cx="155575" cy="155575"/>
                      <wp:effectExtent l="0" t="0" r="0" b="0"/>
                      <wp:wrapNone/>
                      <wp:docPr id="301" name="Group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302" name="Graphic 30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BBF0FE" id="Group 301" o:spid="_x0000_s1026" style="position:absolute;margin-left:43.55pt;margin-top:1.55pt;width:12.25pt;height:12.25pt;z-index:-251503616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">
                      <v:shape id="Graphic 30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tak</w:t>
            </w:r>
            <w:r w:rsidRPr="005C4FF1">
              <w:rPr>
                <w:rFonts w:ascii="Montserrat" w:hAnsi="Montserrat"/>
                <w:sz w:val="20"/>
                <w:szCs w:val="20"/>
              </w:rPr>
              <w:tab/>
            </w:r>
            <w:r w:rsidRPr="005C4FF1">
              <w:rPr>
                <w:rFonts w:ascii="Montserrat" w:hAnsi="Montserrat"/>
                <w:spacing w:val="-5"/>
                <w:sz w:val="20"/>
                <w:szCs w:val="20"/>
              </w:rPr>
              <w:t>nie</w:t>
            </w:r>
          </w:p>
        </w:tc>
      </w:tr>
    </w:tbl>
    <w:p w14:paraId="4FA9639C" w14:textId="77777777" w:rsidR="004D10F9" w:rsidRPr="005C4FF1" w:rsidRDefault="004D10F9" w:rsidP="004D10F9">
      <w:pPr>
        <w:spacing w:before="88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4D10F9" w:rsidRPr="005C4FF1" w14:paraId="4D51D367" w14:textId="77777777" w:rsidTr="004D10F9">
        <w:trPr>
          <w:trHeight w:val="340"/>
        </w:trPr>
        <w:tc>
          <w:tcPr>
            <w:tcW w:w="10260" w:type="dxa"/>
            <w:shd w:val="clear" w:color="auto" w:fill="BEBEBE"/>
          </w:tcPr>
          <w:p w14:paraId="305F266C" w14:textId="77777777" w:rsidR="004D10F9" w:rsidRPr="005C4FF1" w:rsidRDefault="004D10F9" w:rsidP="00132506">
            <w:pPr>
              <w:pStyle w:val="TableParagraph"/>
              <w:spacing w:before="11"/>
              <w:ind w:left="107"/>
              <w:rPr>
                <w:rFonts w:ascii="Montserrat" w:hAnsi="Montserrat"/>
                <w:b/>
                <w:sz w:val="20"/>
                <w:szCs w:val="20"/>
              </w:rPr>
            </w:pPr>
            <w:r w:rsidRPr="005C4FF1">
              <w:rPr>
                <w:rFonts w:ascii="Montserrat" w:hAnsi="Montserrat"/>
                <w:b/>
                <w:sz w:val="20"/>
                <w:szCs w:val="20"/>
              </w:rPr>
              <w:t xml:space="preserve">Dodatkowy </w:t>
            </w:r>
            <w:r w:rsidRPr="005C4FF1">
              <w:rPr>
                <w:rFonts w:ascii="Montserrat" w:hAnsi="Montserrat"/>
                <w:b/>
                <w:spacing w:val="-4"/>
                <w:sz w:val="20"/>
                <w:szCs w:val="20"/>
              </w:rPr>
              <w:t>opis</w:t>
            </w:r>
          </w:p>
        </w:tc>
      </w:tr>
      <w:tr w:rsidR="004D10F9" w:rsidRPr="005C4FF1" w14:paraId="31922D27" w14:textId="77777777" w:rsidTr="004D10F9">
        <w:trPr>
          <w:trHeight w:val="5714"/>
        </w:trPr>
        <w:tc>
          <w:tcPr>
            <w:tcW w:w="10260" w:type="dxa"/>
          </w:tcPr>
          <w:p w14:paraId="5727EBE9" w14:textId="77777777" w:rsidR="004D10F9" w:rsidRPr="005C4FF1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4FDAED09" w14:textId="77777777" w:rsidR="004D10F9" w:rsidRPr="005C4FF1" w:rsidRDefault="004D10F9" w:rsidP="004D10F9">
      <w:pPr>
        <w:rPr>
          <w:rFonts w:ascii="Montserrat" w:hAnsi="Montserrat"/>
          <w:b/>
          <w:sz w:val="20"/>
          <w:szCs w:val="20"/>
        </w:rPr>
      </w:pPr>
    </w:p>
    <w:p w14:paraId="1CC45122" w14:textId="77777777" w:rsidR="004D10F9" w:rsidRPr="005C4FF1" w:rsidRDefault="004D10F9" w:rsidP="004D10F9">
      <w:pPr>
        <w:spacing w:before="81"/>
        <w:rPr>
          <w:rFonts w:ascii="Montserrat" w:hAnsi="Montserrat"/>
          <w:b/>
          <w:sz w:val="20"/>
          <w:szCs w:val="20"/>
        </w:rPr>
      </w:pPr>
    </w:p>
    <w:p w14:paraId="07051735" w14:textId="77777777" w:rsidR="004D10F9" w:rsidRPr="004D10F9" w:rsidRDefault="004D10F9" w:rsidP="004D10F9">
      <w:pPr>
        <w:pStyle w:val="Nagwek2"/>
        <w:rPr>
          <w:rFonts w:ascii="Montserrat" w:hAnsi="Montserrat"/>
          <w:b/>
          <w:bCs/>
          <w:sz w:val="20"/>
          <w:szCs w:val="20"/>
        </w:rPr>
      </w:pPr>
      <w:r w:rsidRPr="004D10F9">
        <w:rPr>
          <w:rFonts w:ascii="Montserrat" w:hAnsi="Montserrat"/>
          <w:b/>
          <w:bCs/>
          <w:sz w:val="20"/>
          <w:szCs w:val="20"/>
        </w:rPr>
        <w:t>Podpis/podpisy</w:t>
      </w:r>
      <w:r w:rsidRPr="004D10F9">
        <w:rPr>
          <w:rFonts w:ascii="Montserrat" w:hAnsi="Montserrat"/>
          <w:b/>
          <w:bCs/>
          <w:spacing w:val="-4"/>
          <w:sz w:val="20"/>
          <w:szCs w:val="20"/>
        </w:rPr>
        <w:t xml:space="preserve"> </w:t>
      </w:r>
      <w:r w:rsidRPr="004D10F9">
        <w:rPr>
          <w:rFonts w:ascii="Montserrat" w:hAnsi="Montserrat"/>
          <w:b/>
          <w:bCs/>
          <w:sz w:val="20"/>
          <w:szCs w:val="20"/>
        </w:rPr>
        <w:t>osób</w:t>
      </w:r>
      <w:r w:rsidRPr="004D10F9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4D10F9">
        <w:rPr>
          <w:rFonts w:ascii="Montserrat" w:hAnsi="Montserrat"/>
          <w:b/>
          <w:bCs/>
          <w:sz w:val="20"/>
          <w:szCs w:val="20"/>
        </w:rPr>
        <w:t>reprezentujących</w:t>
      </w:r>
      <w:r w:rsidRPr="004D10F9">
        <w:rPr>
          <w:rFonts w:ascii="Montserrat" w:hAnsi="Montserrat"/>
          <w:b/>
          <w:bCs/>
          <w:spacing w:val="-1"/>
          <w:sz w:val="20"/>
          <w:szCs w:val="20"/>
        </w:rPr>
        <w:t xml:space="preserve"> </w:t>
      </w:r>
      <w:r w:rsidRPr="004D10F9">
        <w:rPr>
          <w:rFonts w:ascii="Montserrat" w:hAnsi="Montserrat"/>
          <w:b/>
          <w:bCs/>
          <w:sz w:val="20"/>
          <w:szCs w:val="20"/>
        </w:rPr>
        <w:t>klub</w:t>
      </w:r>
      <w:r w:rsidRPr="004D10F9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4D10F9">
        <w:rPr>
          <w:rFonts w:ascii="Montserrat" w:hAnsi="Montserrat"/>
          <w:b/>
          <w:bCs/>
          <w:sz w:val="20"/>
          <w:szCs w:val="20"/>
        </w:rPr>
        <w:t>zgodnie</w:t>
      </w:r>
      <w:r w:rsidRPr="004D10F9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4D10F9">
        <w:rPr>
          <w:rFonts w:ascii="Montserrat" w:hAnsi="Montserrat"/>
          <w:b/>
          <w:bCs/>
          <w:sz w:val="20"/>
          <w:szCs w:val="20"/>
        </w:rPr>
        <w:t>z</w:t>
      </w:r>
      <w:r w:rsidRPr="004D10F9">
        <w:rPr>
          <w:rFonts w:ascii="Montserrat" w:hAnsi="Montserrat"/>
          <w:b/>
          <w:bCs/>
          <w:spacing w:val="-2"/>
          <w:sz w:val="20"/>
          <w:szCs w:val="20"/>
        </w:rPr>
        <w:t xml:space="preserve"> rejestrem:</w:t>
      </w:r>
    </w:p>
    <w:p w14:paraId="6957F730" w14:textId="77777777" w:rsidR="004D10F9" w:rsidRPr="00567694" w:rsidRDefault="004D10F9" w:rsidP="004D10F9">
      <w:pPr>
        <w:pStyle w:val="Tekstpodstawowy"/>
        <w:rPr>
          <w:rFonts w:ascii="Montserrat" w:hAnsi="Montserrat"/>
          <w:i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4D10F9" w:rsidRPr="00567694" w14:paraId="72534B2B" w14:textId="77777777" w:rsidTr="00132506">
        <w:trPr>
          <w:trHeight w:val="291"/>
        </w:trPr>
        <w:tc>
          <w:tcPr>
            <w:tcW w:w="5000" w:type="dxa"/>
          </w:tcPr>
          <w:p w14:paraId="6EB2C959" w14:textId="77777777" w:rsidR="004D10F9" w:rsidRPr="00567694" w:rsidRDefault="004D10F9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5BE33E29" w14:textId="77777777" w:rsidR="004D10F9" w:rsidRPr="00567694" w:rsidRDefault="004D10F9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37D49B36" w14:textId="77777777" w:rsidR="004D10F9" w:rsidRPr="00567694" w:rsidRDefault="004D10F9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4D10F9" w:rsidRPr="00567694" w14:paraId="5879C460" w14:textId="77777777" w:rsidTr="00132506">
        <w:trPr>
          <w:trHeight w:val="246"/>
        </w:trPr>
        <w:tc>
          <w:tcPr>
            <w:tcW w:w="5000" w:type="dxa"/>
          </w:tcPr>
          <w:p w14:paraId="0077A7B0" w14:textId="77777777" w:rsidR="004D10F9" w:rsidRPr="00567694" w:rsidRDefault="004D10F9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0968B02E" w14:textId="77777777" w:rsidR="004D10F9" w:rsidRPr="00567694" w:rsidRDefault="004D10F9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103B92C2" w14:textId="77777777" w:rsidR="004D10F9" w:rsidRPr="00567694" w:rsidRDefault="004D10F9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4D10F9" w:rsidRPr="00567694" w14:paraId="0FF46A39" w14:textId="77777777" w:rsidTr="00132506">
        <w:trPr>
          <w:trHeight w:val="653"/>
        </w:trPr>
        <w:tc>
          <w:tcPr>
            <w:tcW w:w="5000" w:type="dxa"/>
          </w:tcPr>
          <w:p w14:paraId="526F794B" w14:textId="77777777" w:rsidR="004D10F9" w:rsidRPr="00567694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198D0F4F" w14:textId="77777777" w:rsidR="004D10F9" w:rsidRPr="00567694" w:rsidRDefault="004D10F9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5391141A" w14:textId="77777777" w:rsidR="004D10F9" w:rsidRPr="00567694" w:rsidRDefault="004D10F9" w:rsidP="00132506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7FBD1171" w14:textId="77777777" w:rsidR="004D10F9" w:rsidRPr="00567694" w:rsidRDefault="004D10F9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135320C0" w14:textId="77777777" w:rsidR="004D10F9" w:rsidRPr="00567694" w:rsidRDefault="004D10F9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771C3399" w14:textId="77777777" w:rsidR="004D10F9" w:rsidRPr="00567694" w:rsidRDefault="004D10F9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4D10F9" w:rsidRPr="00567694" w14:paraId="3786872C" w14:textId="77777777" w:rsidTr="00132506">
        <w:trPr>
          <w:trHeight w:val="246"/>
        </w:trPr>
        <w:tc>
          <w:tcPr>
            <w:tcW w:w="5000" w:type="dxa"/>
          </w:tcPr>
          <w:p w14:paraId="2E9BC714" w14:textId="77777777" w:rsidR="004D10F9" w:rsidRPr="00567694" w:rsidRDefault="004D10F9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293110DA" w14:textId="77777777" w:rsidR="004D10F9" w:rsidRPr="00567694" w:rsidRDefault="004D10F9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5A6032B7" w14:textId="77777777" w:rsidR="004D10F9" w:rsidRPr="00567694" w:rsidRDefault="004D10F9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76A8DAFC" w14:textId="77777777" w:rsidR="004D10F9" w:rsidRPr="005C4FF1" w:rsidRDefault="004D10F9" w:rsidP="004D10F9">
      <w:pPr>
        <w:rPr>
          <w:rFonts w:ascii="Montserrat" w:hAnsi="Montserrat"/>
          <w:sz w:val="20"/>
          <w:szCs w:val="20"/>
        </w:rPr>
      </w:pPr>
    </w:p>
    <w:p w14:paraId="4B670A85" w14:textId="15632137" w:rsidR="00792F76" w:rsidRPr="004D10F9" w:rsidRDefault="00792F76" w:rsidP="004D10F9"/>
    <w:sectPr w:rsidR="00792F76" w:rsidRPr="004D10F9" w:rsidSect="002950B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74F1D" w14:textId="77777777" w:rsidR="003C668E" w:rsidRDefault="003C668E" w:rsidP="00075A13">
      <w:r>
        <w:separator/>
      </w:r>
    </w:p>
  </w:endnote>
  <w:endnote w:type="continuationSeparator" w:id="0">
    <w:p w14:paraId="58F26DB6" w14:textId="77777777" w:rsidR="003C668E" w:rsidRDefault="003C668E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000000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E5F7A9B" w:rsidR="00021C0B" w:rsidRPr="005135DC" w:rsidRDefault="00000000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B3A4" w14:textId="77777777" w:rsidR="003C668E" w:rsidRDefault="003C668E" w:rsidP="00075A13">
      <w:r>
        <w:separator/>
      </w:r>
    </w:p>
  </w:footnote>
  <w:footnote w:type="continuationSeparator" w:id="0">
    <w:p w14:paraId="64E859B3" w14:textId="77777777" w:rsidR="003C668E" w:rsidRDefault="003C668E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9DE2" w14:textId="5CDDAF1F" w:rsidR="004D10F9" w:rsidRPr="004D10F9" w:rsidRDefault="004D10F9" w:rsidP="004D10F9">
    <w:pPr>
      <w:pStyle w:val="Tekstpodstawowy"/>
      <w:spacing w:before="74"/>
      <w:ind w:right="139"/>
      <w:jc w:val="right"/>
      <w:rPr>
        <w:rFonts w:ascii="Montserrat" w:hAnsi="Montserrat"/>
        <w:sz w:val="20"/>
        <w:szCs w:val="20"/>
      </w:rPr>
    </w:pPr>
    <w:r w:rsidRPr="005C4FF1">
      <w:rPr>
        <w:rFonts w:ascii="Montserrat" w:hAnsi="Montserrat"/>
        <w:i/>
        <w:sz w:val="20"/>
        <w:szCs w:val="20"/>
      </w:rPr>
      <w:t>Załącznik</w:t>
    </w:r>
    <w:r w:rsidRPr="005C4FF1">
      <w:rPr>
        <w:rFonts w:ascii="Montserrat" w:hAnsi="Montserrat"/>
        <w:i/>
        <w:spacing w:val="-7"/>
        <w:sz w:val="20"/>
        <w:szCs w:val="20"/>
      </w:rPr>
      <w:t xml:space="preserve"> </w:t>
    </w:r>
    <w:r w:rsidRPr="005C4FF1">
      <w:rPr>
        <w:rFonts w:ascii="Montserrat" w:hAnsi="Montserrat"/>
        <w:i/>
        <w:sz w:val="20"/>
        <w:szCs w:val="20"/>
      </w:rPr>
      <w:t>do</w:t>
    </w:r>
    <w:r w:rsidRPr="005C4FF1">
      <w:rPr>
        <w:rFonts w:ascii="Montserrat" w:hAnsi="Montserrat"/>
        <w:i/>
        <w:spacing w:val="-5"/>
        <w:sz w:val="20"/>
        <w:szCs w:val="20"/>
      </w:rPr>
      <w:t xml:space="preserve"> </w:t>
    </w:r>
    <w:r w:rsidRPr="005C4FF1">
      <w:rPr>
        <w:rFonts w:ascii="Montserrat" w:hAnsi="Montserrat"/>
        <w:i/>
        <w:sz w:val="20"/>
        <w:szCs w:val="20"/>
      </w:rPr>
      <w:t>oświadczenia</w:t>
    </w:r>
    <w:r w:rsidRPr="005C4FF1">
      <w:rPr>
        <w:rFonts w:ascii="Montserrat" w:hAnsi="Montserrat"/>
        <w:i/>
        <w:spacing w:val="-5"/>
        <w:sz w:val="20"/>
        <w:szCs w:val="20"/>
      </w:rPr>
      <w:t xml:space="preserve"> </w:t>
    </w:r>
    <w:r w:rsidRPr="005C4FF1">
      <w:rPr>
        <w:rFonts w:ascii="Montserrat" w:hAnsi="Montserrat"/>
        <w:i/>
        <w:spacing w:val="-2"/>
        <w:sz w:val="20"/>
        <w:szCs w:val="20"/>
      </w:rPr>
      <w:t>11.2.3.</w:t>
    </w:r>
    <w:r>
      <w:rPr>
        <w:noProof/>
      </w:rPr>
      <w:drawing>
        <wp:anchor distT="0" distB="0" distL="114300" distR="114300" simplePos="0" relativeHeight="251665408" behindDoc="0" locked="0" layoutInCell="1" allowOverlap="1" wp14:anchorId="34BB5939" wp14:editId="37369CFE">
          <wp:simplePos x="0" y="0"/>
          <wp:positionH relativeFrom="page">
            <wp:posOffset>2912745</wp:posOffset>
          </wp:positionH>
          <wp:positionV relativeFrom="page">
            <wp:posOffset>277495</wp:posOffset>
          </wp:positionV>
          <wp:extent cx="1731600" cy="342000"/>
          <wp:effectExtent l="0" t="0" r="2540" b="1270"/>
          <wp:wrapTopAndBottom/>
          <wp:docPr id="19032911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32911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000000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69DB2B" w14:textId="5A0A760B" w:rsidR="0096456E" w:rsidRP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 w:rsidRPr="00567694">
      <w:rPr>
        <w:rFonts w:ascii="Montserrat" w:hAnsi="Montserrat"/>
        <w:sz w:val="20"/>
        <w:szCs w:val="20"/>
      </w:rPr>
      <w:t>Formularz</w:t>
    </w:r>
    <w:r w:rsidRPr="00567694">
      <w:rPr>
        <w:rFonts w:ascii="Montserrat" w:hAnsi="Montserrat"/>
        <w:spacing w:val="-10"/>
        <w:sz w:val="20"/>
        <w:szCs w:val="20"/>
      </w:rPr>
      <w:t xml:space="preserve"> </w:t>
    </w:r>
    <w:r w:rsidRPr="00567694">
      <w:rPr>
        <w:rFonts w:ascii="Montserrat" w:hAnsi="Montserrat"/>
        <w:spacing w:val="-2"/>
        <w:sz w:val="20"/>
        <w:szCs w:val="20"/>
      </w:rPr>
      <w:t>11.1.1.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0"/>
  </w:num>
  <w:num w:numId="2" w16cid:durableId="559441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27180"/>
    <w:rsid w:val="00141919"/>
    <w:rsid w:val="00150CB8"/>
    <w:rsid w:val="00154A54"/>
    <w:rsid w:val="001658AD"/>
    <w:rsid w:val="00166983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21470A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C668E"/>
    <w:rsid w:val="003E7D44"/>
    <w:rsid w:val="0040369D"/>
    <w:rsid w:val="004143E4"/>
    <w:rsid w:val="00423EFA"/>
    <w:rsid w:val="00451A36"/>
    <w:rsid w:val="00455E57"/>
    <w:rsid w:val="00462785"/>
    <w:rsid w:val="00495F92"/>
    <w:rsid w:val="004C59BB"/>
    <w:rsid w:val="004D10F9"/>
    <w:rsid w:val="004F2CC0"/>
    <w:rsid w:val="005135DC"/>
    <w:rsid w:val="00554592"/>
    <w:rsid w:val="00561440"/>
    <w:rsid w:val="00567694"/>
    <w:rsid w:val="005715EE"/>
    <w:rsid w:val="00571A86"/>
    <w:rsid w:val="005957F1"/>
    <w:rsid w:val="005B1FEF"/>
    <w:rsid w:val="005B41FE"/>
    <w:rsid w:val="005E1E45"/>
    <w:rsid w:val="005F0A8A"/>
    <w:rsid w:val="00610C37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66BEE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974BD"/>
    <w:rsid w:val="008D6015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A0B72"/>
    <w:rsid w:val="009B1D07"/>
    <w:rsid w:val="009C51BF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83120"/>
    <w:rsid w:val="00DC07CA"/>
    <w:rsid w:val="00DC65E1"/>
    <w:rsid w:val="00DF03AB"/>
    <w:rsid w:val="00E015CF"/>
    <w:rsid w:val="00E04CD7"/>
    <w:rsid w:val="00E56769"/>
    <w:rsid w:val="00E6343E"/>
    <w:rsid w:val="00E823C4"/>
    <w:rsid w:val="00EB639A"/>
    <w:rsid w:val="00ED4504"/>
    <w:rsid w:val="00ED4DBA"/>
    <w:rsid w:val="00ED6D5F"/>
    <w:rsid w:val="00EF4B11"/>
    <w:rsid w:val="00EF6933"/>
    <w:rsid w:val="00F17760"/>
    <w:rsid w:val="00F34D4D"/>
    <w:rsid w:val="00F449FC"/>
    <w:rsid w:val="00F6080C"/>
    <w:rsid w:val="00F625DE"/>
    <w:rsid w:val="00F807E4"/>
    <w:rsid w:val="00F9681E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567694"/>
    <w:pPr>
      <w:ind w:left="144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67694"/>
    <w:rPr>
      <w:rFonts w:ascii="Times New Roman" w:eastAsia="Times New Roman" w:hAnsi="Times New Roman" w:cs="Times New Roman"/>
      <w:sz w:val="24"/>
      <w:szCs w:val="24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144</TotalTime>
  <Pages>6</Pages>
  <Words>2157</Words>
  <Characters>12295</Characters>
  <Application>Microsoft Office Word</Application>
  <DocSecurity>0</DocSecurity>
  <Lines>102</Lines>
  <Paragraphs>28</Paragraphs>
  <ScaleCrop>false</ScaleCrop>
  <Company/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113</cp:revision>
  <cp:lastPrinted>2025-08-07T13:16:00Z</cp:lastPrinted>
  <dcterms:created xsi:type="dcterms:W3CDTF">2023-11-02T11:07:00Z</dcterms:created>
  <dcterms:modified xsi:type="dcterms:W3CDTF">2026-04-30T12:45:00Z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